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67778">
        <w:rPr>
          <w:rFonts w:ascii="Arial" w:hAnsi="Arial" w:cs="Arial"/>
          <w:b/>
          <w:caps/>
          <w:sz w:val="28"/>
          <w:szCs w:val="28"/>
        </w:rPr>
        <w:t>1190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6777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7778">
              <w:rPr>
                <w:rFonts w:ascii="Arial" w:hAnsi="Arial" w:cs="Arial"/>
                <w:sz w:val="20"/>
                <w:szCs w:val="20"/>
              </w:rPr>
              <w:t xml:space="preserve">À CCR NovaDutra, solicitando providências urgentes para que seja recapeada a pista marginal à Rodovia Presidente Dutra, na altura do Km 162, região de acesso ao Bairro Rio Abaixo, neste </w:t>
            </w:r>
            <w:proofErr w:type="gramStart"/>
            <w:r w:rsidRPr="00267778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267778" w:rsidRPr="00267778">
        <w:rPr>
          <w:rFonts w:ascii="Arial" w:hAnsi="Arial" w:cs="Arial"/>
        </w:rPr>
        <w:t>à CCR NovaDutra</w:t>
      </w:r>
      <w:bookmarkStart w:id="0" w:name="_GoBack"/>
      <w:bookmarkEnd w:id="0"/>
      <w:r w:rsidR="00267778" w:rsidRPr="00267778">
        <w:rPr>
          <w:rFonts w:ascii="Arial" w:hAnsi="Arial" w:cs="Arial"/>
        </w:rPr>
        <w:t xml:space="preserve"> solicitando providências urgentes para que seja recapeada a pista marginal à Rodovia Presidente Dutra, na altura do Km 162, região de acesso ao Bairro Rio Abaixo, neste Município.</w:t>
      </w:r>
    </w:p>
    <w:p w:rsidR="00267778" w:rsidRDefault="00267778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ilustrado nas fotos anexas, o leito carroçável do referido acesso apresenta muitos buracos, causando transtornos e prejuízos aos munícipes que por ali transitam.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267778">
        <w:rPr>
          <w:rFonts w:ascii="Arial" w:hAnsi="Arial" w:cs="Arial"/>
        </w:rPr>
        <w:t>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67778">
        <w:rPr>
          <w:rFonts w:ascii="Arial" w:hAnsi="Arial" w:cs="Arial"/>
        </w:rPr>
        <w:t>29 de junho de 2016.</w:t>
      </w:r>
    </w:p>
    <w:p w:rsidR="00267778" w:rsidRDefault="00267778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67778" w:rsidRDefault="00267778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67778" w:rsidRDefault="00267778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67778" w:rsidRPr="00A34F2C" w:rsidRDefault="00267778" w:rsidP="0026777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267778" w:rsidRPr="00A34F2C" w:rsidRDefault="00267778" w:rsidP="0026777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267778" w:rsidRDefault="0026777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67778" w:rsidRDefault="00267778" w:rsidP="00267778">
      <w:pPr>
        <w:tabs>
          <w:tab w:val="left" w:pos="-600"/>
          <w:tab w:val="left" w:pos="4508"/>
        </w:tabs>
        <w:spacing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267778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1190/16:</w:t>
      </w:r>
      <w:r w:rsidRPr="00267778">
        <w:rPr>
          <w:rFonts w:ascii="Arial" w:hAnsi="Arial" w:cs="Arial"/>
          <w:i/>
          <w:sz w:val="18"/>
          <w:szCs w:val="18"/>
        </w:rPr>
        <w:tab/>
        <w:t>À CCR NovaDutra, solicitando providências urgentes para que seja recapeada a pista marginal à Rodovia Presidente Dutra, na altura do Km 162, região de acesso ao Bairro Rio Abaixo,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267778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).</w:t>
      </w:r>
    </w:p>
    <w:p w:rsidR="00267778" w:rsidRDefault="00267778" w:rsidP="00267778">
      <w:pPr>
        <w:tabs>
          <w:tab w:val="left" w:pos="-600"/>
          <w:tab w:val="left" w:pos="4508"/>
        </w:tabs>
        <w:spacing w:line="276" w:lineRule="auto"/>
        <w:ind w:left="2694" w:hanging="2694"/>
        <w:jc w:val="both"/>
        <w:rPr>
          <w:rFonts w:ascii="Arial" w:hAnsi="Arial" w:cs="Arial"/>
          <w:sz w:val="18"/>
          <w:szCs w:val="18"/>
        </w:rPr>
      </w:pPr>
    </w:p>
    <w:p w:rsidR="00267778" w:rsidRDefault="00267778" w:rsidP="00267778">
      <w:pPr>
        <w:tabs>
          <w:tab w:val="left" w:pos="-600"/>
          <w:tab w:val="left" w:pos="4508"/>
        </w:tabs>
        <w:spacing w:line="276" w:lineRule="auto"/>
        <w:ind w:left="2694" w:hanging="2694"/>
        <w:jc w:val="both"/>
        <w:rPr>
          <w:rFonts w:ascii="Arial" w:hAnsi="Arial" w:cs="Arial"/>
          <w:sz w:val="18"/>
          <w:szCs w:val="18"/>
        </w:rPr>
      </w:pPr>
    </w:p>
    <w:p w:rsidR="00267778" w:rsidRDefault="00267778" w:rsidP="00267778">
      <w:pPr>
        <w:tabs>
          <w:tab w:val="left" w:pos="-600"/>
        </w:tabs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>
        <w:rPr>
          <w:b/>
          <w:bCs/>
          <w:noProof/>
        </w:rPr>
        <w:drawing>
          <wp:inline distT="0" distB="0" distL="0" distR="0">
            <wp:extent cx="4320000" cy="3240000"/>
            <wp:effectExtent l="0" t="0" r="4445" b="0"/>
            <wp:docPr id="4" name="Imagem 4" descr="SAM_0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M_059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778" w:rsidRDefault="00267778" w:rsidP="00267778">
      <w:pPr>
        <w:tabs>
          <w:tab w:val="left" w:pos="-600"/>
        </w:tabs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>
        <w:rPr>
          <w:b/>
          <w:bCs/>
          <w:noProof/>
        </w:rPr>
        <w:drawing>
          <wp:inline distT="0" distB="0" distL="0" distR="0" wp14:anchorId="665BBAC2" wp14:editId="6818A055">
            <wp:extent cx="4320000" cy="3207600"/>
            <wp:effectExtent l="0" t="0" r="4445" b="0"/>
            <wp:docPr id="5" name="Imagem 5" descr="SAM_0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M_059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778" w:rsidRPr="00267778" w:rsidRDefault="00267778" w:rsidP="00267778">
      <w:pPr>
        <w:tabs>
          <w:tab w:val="left" w:pos="-600"/>
        </w:tabs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267778">
        <w:rPr>
          <w:rFonts w:ascii="Arial" w:hAnsi="Arial" w:cs="Arial"/>
          <w:b/>
          <w:i/>
          <w:sz w:val="18"/>
          <w:szCs w:val="18"/>
        </w:rPr>
        <w:t>FOTOS: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267778">
        <w:rPr>
          <w:rFonts w:ascii="Arial" w:hAnsi="Arial" w:cs="Arial"/>
          <w:i/>
          <w:sz w:val="18"/>
          <w:szCs w:val="18"/>
        </w:rPr>
        <w:t>Pista marginal à Rodovia Presidente Dutra, altura do Km 162, região de acesso ao Bairro Rio Abaixo</w:t>
      </w:r>
      <w:r>
        <w:rPr>
          <w:rFonts w:ascii="Arial" w:hAnsi="Arial" w:cs="Arial"/>
          <w:i/>
          <w:sz w:val="18"/>
          <w:szCs w:val="18"/>
        </w:rPr>
        <w:t>.</w:t>
      </w:r>
    </w:p>
    <w:sectPr w:rsidR="00267778" w:rsidRPr="00267778" w:rsidSect="0042764C">
      <w:headerReference w:type="default" r:id="rId10"/>
      <w:footerReference w:type="default" r:id="rId11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AF3" w:rsidRDefault="00442AF3">
      <w:r>
        <w:separator/>
      </w:r>
    </w:p>
  </w:endnote>
  <w:endnote w:type="continuationSeparator" w:id="0">
    <w:p w:rsidR="00442AF3" w:rsidRDefault="0044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AF3" w:rsidRDefault="00442AF3">
      <w:r>
        <w:separator/>
      </w:r>
    </w:p>
  </w:footnote>
  <w:footnote w:type="continuationSeparator" w:id="0">
    <w:p w:rsidR="00442AF3" w:rsidRDefault="00442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2D0E76" wp14:editId="319099C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679FF7" wp14:editId="09707D3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3B800FC1" wp14:editId="3AE92D1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67778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42AF3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303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23DE2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6777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77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6777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7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217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2016-06-28T14:10:00Z</dcterms:created>
  <dcterms:modified xsi:type="dcterms:W3CDTF">2016-06-28T17:13:00Z</dcterms:modified>
</cp:coreProperties>
</file>