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75853">
        <w:rPr>
          <w:rFonts w:ascii="Arial" w:hAnsi="Arial" w:cs="Arial"/>
          <w:b/>
          <w:caps/>
          <w:sz w:val="28"/>
          <w:szCs w:val="28"/>
        </w:rPr>
        <w:t>1206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75853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853">
              <w:rPr>
                <w:rFonts w:ascii="Arial" w:hAnsi="Arial" w:cs="Arial"/>
                <w:sz w:val="20"/>
                <w:szCs w:val="20"/>
              </w:rPr>
              <w:t xml:space="preserve">Moção Congratulatória pelo Dia do Engenheiro Florestal, comemorado em 12 de </w:t>
            </w:r>
            <w:proofErr w:type="gramStart"/>
            <w:r w:rsidRPr="00C75853">
              <w:rPr>
                <w:rFonts w:ascii="Arial" w:hAnsi="Arial" w:cs="Arial"/>
                <w:sz w:val="20"/>
                <w:szCs w:val="20"/>
              </w:rPr>
              <w:t>julho.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C75853" w:rsidRPr="00C75853">
        <w:rPr>
          <w:rFonts w:ascii="Arial" w:hAnsi="Arial" w:cs="Arial"/>
        </w:rPr>
        <w:t>Moção Congratulatória pelo Dia do Engenheiro Florestal, comemorado em 12 de julho.</w:t>
      </w:r>
    </w:p>
    <w:p w:rsidR="00C75853" w:rsidRPr="00BF791A" w:rsidRDefault="00C7585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desejamos a todos os profissionais da área muito sucesso em suas carreiras.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C75853">
        <w:rPr>
          <w:rFonts w:ascii="Arial" w:hAnsi="Arial" w:cs="Arial"/>
        </w:rPr>
        <w:t>3</w:t>
      </w:r>
      <w:proofErr w:type="gramEnd"/>
      <w:r w:rsidR="00C75853">
        <w:rPr>
          <w:rFonts w:ascii="Arial" w:hAnsi="Arial" w:cs="Arial"/>
        </w:rPr>
        <w:t xml:space="preserve"> de agosto de 2016.</w:t>
      </w:r>
    </w:p>
    <w:p w:rsidR="00C75853" w:rsidRDefault="00C7585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5853" w:rsidRDefault="00C7585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5853" w:rsidRDefault="00C7585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5853" w:rsidRPr="00A34F2C" w:rsidRDefault="00C75853" w:rsidP="00C75853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C75853" w:rsidRPr="00A34F2C" w:rsidRDefault="00C75853" w:rsidP="00C7585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C75853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9B7" w:rsidRDefault="00C719B7">
      <w:r>
        <w:separator/>
      </w:r>
    </w:p>
  </w:endnote>
  <w:endnote w:type="continuationSeparator" w:id="0">
    <w:p w:rsidR="00C719B7" w:rsidRDefault="00C71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9B7" w:rsidRDefault="00C719B7">
      <w:r>
        <w:separator/>
      </w:r>
    </w:p>
  </w:footnote>
  <w:footnote w:type="continuationSeparator" w:id="0">
    <w:p w:rsidR="00C719B7" w:rsidRDefault="00C71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08F4D9C" wp14:editId="44A13ED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8F406BB" wp14:editId="44B32B3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288DE3C7" wp14:editId="66681A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719B7"/>
    <w:rsid w:val="00C75853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2885A-7240-4A8F-A777-966F434D5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106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2016-08-01T14:37:00Z</dcterms:created>
  <dcterms:modified xsi:type="dcterms:W3CDTF">2016-08-01T14:37:00Z</dcterms:modified>
</cp:coreProperties>
</file>