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E49E0">
        <w:rPr>
          <w:rFonts w:ascii="Arial" w:hAnsi="Arial" w:cs="Arial"/>
          <w:b/>
          <w:caps/>
          <w:sz w:val="28"/>
          <w:szCs w:val="28"/>
        </w:rPr>
        <w:t>1227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416098" w:rsidRPr="00BF791A" w:rsidTr="00982264">
        <w:tc>
          <w:tcPr>
            <w:tcW w:w="1030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416098" w:rsidRPr="00BF791A" w:rsidRDefault="00AE49E0" w:rsidP="00535B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B93">
              <w:rPr>
                <w:rFonts w:ascii="Arial" w:hAnsi="Arial" w:cs="Arial"/>
                <w:sz w:val="20"/>
                <w:szCs w:val="20"/>
              </w:rPr>
              <w:t xml:space="preserve">Moção </w:t>
            </w:r>
            <w:r w:rsidR="00535B93" w:rsidRPr="00535B93">
              <w:rPr>
                <w:rFonts w:ascii="Arial" w:hAnsi="Arial" w:cs="Arial"/>
                <w:sz w:val="20"/>
                <w:szCs w:val="20"/>
              </w:rPr>
              <w:t>Comemorativa</w:t>
            </w:r>
            <w:r w:rsidRPr="00535B9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ao Dia Nacional da Saúde, celebrado em 5 de agosto. 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E49E0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AE49E0" w:rsidRPr="00535B93">
        <w:rPr>
          <w:rFonts w:ascii="Arial" w:hAnsi="Arial" w:cs="Arial"/>
        </w:rPr>
        <w:t xml:space="preserve">Moção </w:t>
      </w:r>
      <w:r w:rsidR="00535B93" w:rsidRPr="00535B93">
        <w:rPr>
          <w:rFonts w:ascii="Arial" w:hAnsi="Arial" w:cs="Arial"/>
        </w:rPr>
        <w:t>Comemorativa</w:t>
      </w:r>
      <w:r w:rsidR="00AE49E0" w:rsidRPr="00AE49E0">
        <w:rPr>
          <w:rFonts w:ascii="Arial" w:hAnsi="Arial" w:cs="Arial"/>
        </w:rPr>
        <w:t xml:space="preserve"> ao Dia Nacional da Saúde, celebrado em 5 de agosto. </w:t>
      </w:r>
    </w:p>
    <w:p w:rsidR="00AE49E0" w:rsidRPr="00AE49E0" w:rsidRDefault="00535B93" w:rsidP="00AE49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data foi estabelecida</w:t>
      </w:r>
      <w:r w:rsidR="00AE49E0" w:rsidRPr="00AE49E0">
        <w:rPr>
          <w:rFonts w:ascii="Arial" w:hAnsi="Arial" w:cs="Arial"/>
        </w:rPr>
        <w:t xml:space="preserve"> em homenagem ao médico sanitarista Oswaldo Cruz, que nasceu em 05/08/1872, em São Luiz do Paraitinga/SP</w:t>
      </w:r>
      <w:r w:rsidR="00AE49E0">
        <w:rPr>
          <w:rFonts w:ascii="Arial" w:hAnsi="Arial" w:cs="Arial"/>
        </w:rPr>
        <w:t>,</w:t>
      </w:r>
      <w:r w:rsidR="00AE49E0" w:rsidRPr="00AE49E0">
        <w:rPr>
          <w:rFonts w:ascii="Arial" w:hAnsi="Arial" w:cs="Arial"/>
        </w:rPr>
        <w:t xml:space="preserve"> pioneiro nos estudos experimentais da medicina no Brasil.</w:t>
      </w:r>
    </w:p>
    <w:p w:rsidR="00AE49E0" w:rsidRPr="00AE49E0" w:rsidRDefault="00AE49E0" w:rsidP="00AE49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AE49E0">
        <w:rPr>
          <w:rFonts w:ascii="Arial" w:hAnsi="Arial" w:cs="Arial"/>
        </w:rPr>
        <w:t>Na oportunidade</w:t>
      </w:r>
      <w:r w:rsidR="00535B93">
        <w:rPr>
          <w:rFonts w:ascii="Arial" w:hAnsi="Arial" w:cs="Arial"/>
        </w:rPr>
        <w:t>,</w:t>
      </w:r>
      <w:r w:rsidRPr="00AE49E0">
        <w:rPr>
          <w:rFonts w:ascii="Arial" w:hAnsi="Arial" w:cs="Arial"/>
        </w:rPr>
        <w:t xml:space="preserve"> congratulamos todo</w:t>
      </w:r>
      <w:r>
        <w:rPr>
          <w:rFonts w:ascii="Arial" w:hAnsi="Arial" w:cs="Arial"/>
        </w:rPr>
        <w:t>s os profissionais da saúde do M</w:t>
      </w:r>
      <w:r w:rsidR="00535B93">
        <w:rPr>
          <w:rFonts w:ascii="Arial" w:hAnsi="Arial" w:cs="Arial"/>
        </w:rPr>
        <w:t>unicípio de Jacareí</w:t>
      </w:r>
      <w:bookmarkStart w:id="0" w:name="_GoBack"/>
      <w:bookmarkEnd w:id="0"/>
      <w:r w:rsidRPr="00AE49E0">
        <w:rPr>
          <w:rFonts w:ascii="Arial" w:hAnsi="Arial" w:cs="Arial"/>
        </w:rPr>
        <w:t xml:space="preserve"> pelos relevantes serviços prestados à população.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E49E0">
        <w:rPr>
          <w:rFonts w:ascii="Arial" w:hAnsi="Arial" w:cs="Arial"/>
        </w:rPr>
        <w:t xml:space="preserve">03 de agosto de 2016. </w:t>
      </w:r>
    </w:p>
    <w:p w:rsidR="00AE49E0" w:rsidRDefault="00AE49E0" w:rsidP="00416098">
      <w:pPr>
        <w:spacing w:line="360" w:lineRule="auto"/>
        <w:rPr>
          <w:rFonts w:ascii="Arial" w:hAnsi="Arial" w:cs="Arial"/>
        </w:rPr>
      </w:pPr>
    </w:p>
    <w:p w:rsidR="00AE49E0" w:rsidRDefault="00AE49E0" w:rsidP="00416098">
      <w:pPr>
        <w:spacing w:line="360" w:lineRule="auto"/>
        <w:rPr>
          <w:rFonts w:ascii="Arial" w:hAnsi="Arial" w:cs="Arial"/>
        </w:rPr>
      </w:pPr>
    </w:p>
    <w:p w:rsidR="00AE49E0" w:rsidRPr="00AE49E0" w:rsidRDefault="00AE49E0" w:rsidP="00AE49E0">
      <w:pPr>
        <w:jc w:val="center"/>
        <w:rPr>
          <w:rFonts w:ascii="Arial" w:hAnsi="Arial" w:cs="Arial"/>
          <w:b/>
        </w:rPr>
      </w:pPr>
      <w:r w:rsidRPr="00AE49E0">
        <w:rPr>
          <w:rFonts w:ascii="Arial" w:hAnsi="Arial" w:cs="Arial"/>
          <w:b/>
        </w:rPr>
        <w:t>ANA LINO</w:t>
      </w:r>
    </w:p>
    <w:p w:rsidR="00AE49E0" w:rsidRPr="00AE49E0" w:rsidRDefault="00AE49E0" w:rsidP="00AE49E0">
      <w:pPr>
        <w:jc w:val="center"/>
        <w:rPr>
          <w:rFonts w:ascii="Arial" w:hAnsi="Arial" w:cs="Arial"/>
        </w:rPr>
      </w:pPr>
      <w:r w:rsidRPr="00AE49E0">
        <w:rPr>
          <w:rFonts w:ascii="Arial" w:hAnsi="Arial" w:cs="Arial"/>
        </w:rPr>
        <w:t>Vereadora - PSD</w:t>
      </w:r>
    </w:p>
    <w:p w:rsidR="00AE49E0" w:rsidRPr="00AE49E0" w:rsidRDefault="00AE49E0" w:rsidP="00AE49E0">
      <w:pPr>
        <w:tabs>
          <w:tab w:val="left" w:pos="6480"/>
        </w:tabs>
        <w:jc w:val="center"/>
        <w:rPr>
          <w:rFonts w:ascii="Arial" w:hAnsi="Arial"/>
        </w:rPr>
      </w:pPr>
      <w:r w:rsidRPr="00AE49E0">
        <w:rPr>
          <w:rFonts w:ascii="Arial" w:hAnsi="Arial"/>
        </w:rPr>
        <w:t>2ª Secretária</w:t>
      </w:r>
    </w:p>
    <w:p w:rsidR="00AE49E0" w:rsidRPr="00AE49E0" w:rsidRDefault="00AE49E0" w:rsidP="00AE49E0">
      <w:pPr>
        <w:jc w:val="center"/>
        <w:rPr>
          <w:rFonts w:ascii="Arial" w:hAnsi="Arial" w:cs="Arial"/>
          <w:b/>
        </w:rPr>
      </w:pPr>
    </w:p>
    <w:p w:rsidR="00AE49E0" w:rsidRPr="002A7434" w:rsidRDefault="00AE49E0" w:rsidP="00416098">
      <w:pPr>
        <w:spacing w:line="360" w:lineRule="auto"/>
        <w:rPr>
          <w:rFonts w:ascii="Arial" w:hAnsi="Arial" w:cs="Arial"/>
        </w:rPr>
      </w:pP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87B" w:rsidRDefault="000F787B">
      <w:r>
        <w:separator/>
      </w:r>
    </w:p>
  </w:endnote>
  <w:endnote w:type="continuationSeparator" w:id="0">
    <w:p w:rsidR="000F787B" w:rsidRDefault="000F7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87B" w:rsidRDefault="000F787B">
      <w:r>
        <w:separator/>
      </w:r>
    </w:p>
  </w:footnote>
  <w:footnote w:type="continuationSeparator" w:id="0">
    <w:p w:rsidR="000F787B" w:rsidRDefault="000F78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9743D"/>
    <w:rsid w:val="000F787B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F02DB"/>
    <w:rsid w:val="00323F0F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35B93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AE49E0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CB4EE5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10</TotalTime>
  <Pages>1</Pages>
  <Words>140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2016-08-01T19:14:00Z</dcterms:created>
  <dcterms:modified xsi:type="dcterms:W3CDTF">2016-08-02T14:08:00Z</dcterms:modified>
</cp:coreProperties>
</file>