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098" w:rsidRPr="00BF791A" w:rsidRDefault="00416098" w:rsidP="00416098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843A9C">
        <w:rPr>
          <w:rFonts w:ascii="Arial" w:hAnsi="Arial" w:cs="Arial"/>
          <w:b/>
          <w:caps/>
          <w:sz w:val="28"/>
          <w:szCs w:val="28"/>
        </w:rPr>
        <w:t>124</w:t>
      </w:r>
      <w:r w:rsidR="004E3FEE">
        <w:rPr>
          <w:rFonts w:ascii="Arial" w:hAnsi="Arial" w:cs="Arial"/>
          <w:b/>
          <w:caps/>
          <w:sz w:val="28"/>
          <w:szCs w:val="28"/>
        </w:rPr>
        <w:t>1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4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5"/>
        <w:gridCol w:w="8357"/>
      </w:tblGrid>
      <w:tr w:rsidR="00416098" w:rsidRPr="00BF791A" w:rsidTr="00843A9C">
        <w:trPr>
          <w:trHeight w:val="960"/>
        </w:trPr>
        <w:tc>
          <w:tcPr>
            <w:tcW w:w="1055" w:type="dxa"/>
          </w:tcPr>
          <w:p w:rsidR="00416098" w:rsidRPr="00BF791A" w:rsidRDefault="00416098" w:rsidP="00982264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357" w:type="dxa"/>
          </w:tcPr>
          <w:p w:rsidR="00416098" w:rsidRPr="00BF791A" w:rsidRDefault="00843A9C" w:rsidP="004E3FEE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ao time </w:t>
            </w:r>
            <w:r w:rsidR="004E3FEE">
              <w:rPr>
                <w:rFonts w:ascii="Arial" w:hAnsi="Arial" w:cs="Arial"/>
                <w:sz w:val="20"/>
                <w:szCs w:val="20"/>
              </w:rPr>
              <w:t>Paysandu</w:t>
            </w:r>
            <w:r>
              <w:rPr>
                <w:rFonts w:ascii="Arial" w:hAnsi="Arial" w:cs="Arial"/>
                <w:sz w:val="20"/>
                <w:szCs w:val="20"/>
              </w:rPr>
              <w:t xml:space="preserve">, que se sagrou </w:t>
            </w:r>
            <w:r w:rsidR="004E3FEE">
              <w:rPr>
                <w:rFonts w:ascii="Arial" w:hAnsi="Arial" w:cs="Arial"/>
                <w:sz w:val="20"/>
                <w:szCs w:val="20"/>
              </w:rPr>
              <w:t>Vice-</w:t>
            </w:r>
            <w:r>
              <w:rPr>
                <w:rFonts w:ascii="Arial" w:hAnsi="Arial" w:cs="Arial"/>
                <w:sz w:val="20"/>
                <w:szCs w:val="20"/>
              </w:rPr>
              <w:t xml:space="preserve">Campeão na categoria veterano do Campeonato de Futebol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Society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Amigos &amp; Amigos, em disputa realizada no dia 17 de julho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do corrente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416098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416098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416098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416098" w:rsidRPr="00BF791A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AE49E0" w:rsidRDefault="00416098" w:rsidP="00843A9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4E3FEE" w:rsidRPr="004E3FEE">
        <w:rPr>
          <w:rFonts w:ascii="Arial" w:hAnsi="Arial" w:cs="Arial"/>
        </w:rPr>
        <w:t xml:space="preserve">Moção Congratulatória ao time Paysandu, que se sagrou Vice-Campeão na categoria </w:t>
      </w:r>
      <w:bookmarkStart w:id="0" w:name="_GoBack"/>
      <w:bookmarkEnd w:id="0"/>
      <w:r w:rsidR="00843A9C" w:rsidRPr="00843A9C">
        <w:rPr>
          <w:rFonts w:ascii="Arial" w:hAnsi="Arial" w:cs="Arial"/>
        </w:rPr>
        <w:t xml:space="preserve">veterano do Campeonato de Futebol </w:t>
      </w:r>
      <w:proofErr w:type="spellStart"/>
      <w:r w:rsidR="00843A9C" w:rsidRPr="00843A9C">
        <w:rPr>
          <w:rFonts w:ascii="Arial" w:hAnsi="Arial" w:cs="Arial"/>
        </w:rPr>
        <w:t>Society</w:t>
      </w:r>
      <w:proofErr w:type="spellEnd"/>
      <w:r w:rsidR="00843A9C" w:rsidRPr="00843A9C">
        <w:rPr>
          <w:rFonts w:ascii="Arial" w:hAnsi="Arial" w:cs="Arial"/>
        </w:rPr>
        <w:t xml:space="preserve"> Amigos &amp; Amigos, em disputa realizada no dia 17 de julho do corrente.</w:t>
      </w:r>
    </w:p>
    <w:p w:rsidR="00843A9C" w:rsidRDefault="00843A9C" w:rsidP="00843A9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O tradicional Campeonato é realizado anualmente no bairro São Luiz e conta com a participação expressiva da comunidade.</w:t>
      </w:r>
    </w:p>
    <w:p w:rsidR="00416098" w:rsidRPr="00BF791A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416098" w:rsidRPr="00BF791A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16098" w:rsidRPr="00BF791A" w:rsidRDefault="00416098" w:rsidP="0041609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AE49E0">
        <w:rPr>
          <w:rFonts w:ascii="Arial" w:hAnsi="Arial" w:cs="Arial"/>
        </w:rPr>
        <w:t xml:space="preserve">03 de agosto de 2016. </w:t>
      </w:r>
    </w:p>
    <w:p w:rsidR="00AE49E0" w:rsidRDefault="00AE49E0" w:rsidP="00416098">
      <w:pPr>
        <w:spacing w:line="360" w:lineRule="auto"/>
        <w:rPr>
          <w:rFonts w:ascii="Arial" w:hAnsi="Arial" w:cs="Arial"/>
        </w:rPr>
      </w:pPr>
    </w:p>
    <w:p w:rsidR="00AE49E0" w:rsidRDefault="00AE49E0" w:rsidP="00416098">
      <w:pPr>
        <w:spacing w:line="360" w:lineRule="auto"/>
        <w:rPr>
          <w:rFonts w:ascii="Arial" w:hAnsi="Arial" w:cs="Arial"/>
        </w:rPr>
      </w:pPr>
    </w:p>
    <w:p w:rsidR="00AE49E0" w:rsidRPr="00AE49E0" w:rsidRDefault="00AE49E0" w:rsidP="00AE49E0">
      <w:pPr>
        <w:jc w:val="center"/>
        <w:rPr>
          <w:rFonts w:ascii="Arial" w:hAnsi="Arial" w:cs="Arial"/>
          <w:b/>
        </w:rPr>
      </w:pPr>
      <w:r w:rsidRPr="00AE49E0">
        <w:rPr>
          <w:rFonts w:ascii="Arial" w:hAnsi="Arial" w:cs="Arial"/>
          <w:b/>
        </w:rPr>
        <w:t>ANA LINO</w:t>
      </w:r>
    </w:p>
    <w:p w:rsidR="00AE49E0" w:rsidRPr="00AE49E0" w:rsidRDefault="00AE49E0" w:rsidP="00AE49E0">
      <w:pPr>
        <w:jc w:val="center"/>
        <w:rPr>
          <w:rFonts w:ascii="Arial" w:hAnsi="Arial" w:cs="Arial"/>
        </w:rPr>
      </w:pPr>
      <w:r w:rsidRPr="00AE49E0">
        <w:rPr>
          <w:rFonts w:ascii="Arial" w:hAnsi="Arial" w:cs="Arial"/>
        </w:rPr>
        <w:t>Vereadora - PSD</w:t>
      </w:r>
    </w:p>
    <w:p w:rsidR="00AE49E0" w:rsidRPr="00AE49E0" w:rsidRDefault="00AE49E0" w:rsidP="00AE49E0">
      <w:pPr>
        <w:tabs>
          <w:tab w:val="left" w:pos="6480"/>
        </w:tabs>
        <w:jc w:val="center"/>
        <w:rPr>
          <w:rFonts w:ascii="Arial" w:hAnsi="Arial"/>
        </w:rPr>
      </w:pPr>
      <w:r w:rsidRPr="00AE49E0">
        <w:rPr>
          <w:rFonts w:ascii="Arial" w:hAnsi="Arial"/>
        </w:rPr>
        <w:t>2ª Secretária</w:t>
      </w:r>
    </w:p>
    <w:p w:rsidR="00AE49E0" w:rsidRPr="00AE49E0" w:rsidRDefault="00AE49E0" w:rsidP="00AE49E0">
      <w:pPr>
        <w:jc w:val="center"/>
        <w:rPr>
          <w:rFonts w:ascii="Arial" w:hAnsi="Arial" w:cs="Arial"/>
          <w:b/>
        </w:rPr>
      </w:pPr>
    </w:p>
    <w:p w:rsidR="00AE49E0" w:rsidRPr="002A7434" w:rsidRDefault="00AE49E0" w:rsidP="00416098">
      <w:pPr>
        <w:spacing w:line="360" w:lineRule="auto"/>
        <w:rPr>
          <w:rFonts w:ascii="Arial" w:hAnsi="Arial" w:cs="Arial"/>
        </w:rPr>
      </w:pPr>
    </w:p>
    <w:p w:rsidR="00127995" w:rsidRPr="00416098" w:rsidRDefault="00127995" w:rsidP="00416098"/>
    <w:sectPr w:rsidR="00127995" w:rsidRPr="00416098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0C8B" w:rsidRDefault="00D40C8B">
      <w:r>
        <w:separator/>
      </w:r>
    </w:p>
  </w:endnote>
  <w:endnote w:type="continuationSeparator" w:id="0">
    <w:p w:rsidR="00D40C8B" w:rsidRDefault="00D40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0C8B" w:rsidRDefault="00D40C8B">
      <w:r>
        <w:separator/>
      </w:r>
    </w:p>
  </w:footnote>
  <w:footnote w:type="continuationSeparator" w:id="0">
    <w:p w:rsidR="00D40C8B" w:rsidRDefault="00D40C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09743D"/>
    <w:rsid w:val="00101B10"/>
    <w:rsid w:val="00127995"/>
    <w:rsid w:val="0014591F"/>
    <w:rsid w:val="00172E81"/>
    <w:rsid w:val="00181CD2"/>
    <w:rsid w:val="00195C53"/>
    <w:rsid w:val="001C53B8"/>
    <w:rsid w:val="001F13C3"/>
    <w:rsid w:val="00204ED7"/>
    <w:rsid w:val="00253C82"/>
    <w:rsid w:val="0028154F"/>
    <w:rsid w:val="002A7434"/>
    <w:rsid w:val="002C4B2B"/>
    <w:rsid w:val="002C51C7"/>
    <w:rsid w:val="002E0B63"/>
    <w:rsid w:val="002F02DB"/>
    <w:rsid w:val="00323F0F"/>
    <w:rsid w:val="0038375E"/>
    <w:rsid w:val="00397FF3"/>
    <w:rsid w:val="003C3AA0"/>
    <w:rsid w:val="00412795"/>
    <w:rsid w:val="00416098"/>
    <w:rsid w:val="00436674"/>
    <w:rsid w:val="00487D64"/>
    <w:rsid w:val="00493115"/>
    <w:rsid w:val="004C2D7F"/>
    <w:rsid w:val="004E3FEE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D2DA1"/>
    <w:rsid w:val="007F3A41"/>
    <w:rsid w:val="007F75CA"/>
    <w:rsid w:val="0080197E"/>
    <w:rsid w:val="00827AB6"/>
    <w:rsid w:val="00843A9C"/>
    <w:rsid w:val="00877E50"/>
    <w:rsid w:val="008909A4"/>
    <w:rsid w:val="008A0EB2"/>
    <w:rsid w:val="0094686C"/>
    <w:rsid w:val="009768E6"/>
    <w:rsid w:val="00987774"/>
    <w:rsid w:val="009A2ABD"/>
    <w:rsid w:val="009B207E"/>
    <w:rsid w:val="009B32F8"/>
    <w:rsid w:val="009C3070"/>
    <w:rsid w:val="009D50D4"/>
    <w:rsid w:val="009E1F05"/>
    <w:rsid w:val="00A46B01"/>
    <w:rsid w:val="00A71A73"/>
    <w:rsid w:val="00A92CB9"/>
    <w:rsid w:val="00A944DF"/>
    <w:rsid w:val="00AC4931"/>
    <w:rsid w:val="00AC712C"/>
    <w:rsid w:val="00AE2967"/>
    <w:rsid w:val="00AE49E0"/>
    <w:rsid w:val="00B062A3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D14EB1"/>
    <w:rsid w:val="00D2072E"/>
    <w:rsid w:val="00D3483F"/>
    <w:rsid w:val="00D40C8B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36F70"/>
    <w:rsid w:val="00F420E5"/>
    <w:rsid w:val="00F73DA3"/>
    <w:rsid w:val="00FA3CFC"/>
    <w:rsid w:val="00FA470F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43A9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3A9C"/>
    <w:rPr>
      <w:rFonts w:ascii="Segoe UI" w:hAnsi="Segoe UI" w:cs="Segoe UI"/>
      <w:sz w:val="18"/>
      <w:szCs w:val="18"/>
    </w:rPr>
  </w:style>
  <w:style w:type="paragraph" w:customStyle="1" w:styleId="gmail-msonormal">
    <w:name w:val="gmail-msonormal"/>
    <w:basedOn w:val="Normal"/>
    <w:uiPriority w:val="99"/>
    <w:rsid w:val="00843A9C"/>
    <w:pPr>
      <w:spacing w:before="100" w:beforeAutospacing="1" w:after="100" w:afterAutospacing="1"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48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2</TotalTime>
  <Pages>1</Pages>
  <Words>146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3</cp:revision>
  <cp:lastPrinted>2016-08-01T19:46:00Z</cp:lastPrinted>
  <dcterms:created xsi:type="dcterms:W3CDTF">2016-08-01T19:46:00Z</dcterms:created>
  <dcterms:modified xsi:type="dcterms:W3CDTF">2016-08-01T19:48:00Z</dcterms:modified>
</cp:coreProperties>
</file>