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31FAD">
        <w:rPr>
          <w:rFonts w:ascii="Arial" w:hAnsi="Arial" w:cs="Arial"/>
          <w:b/>
          <w:caps/>
          <w:sz w:val="28"/>
          <w:szCs w:val="28"/>
        </w:rPr>
        <w:t>1247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31FAD" w:rsidP="00C31FA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1FAD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intensificação de rondas nas imediações da Rodoviária, situada na Avenida Engenheiro Davi Monteiro Lino, nº 585, no Parque dos Sinos, visando coibir práticas criminosas, especialmente </w:t>
            </w:r>
            <w:proofErr w:type="gramStart"/>
            <w:r w:rsidRPr="00C31FAD">
              <w:rPr>
                <w:rFonts w:ascii="Arial" w:hAnsi="Arial" w:cs="Arial"/>
                <w:sz w:val="20"/>
                <w:szCs w:val="20"/>
              </w:rPr>
              <w:t>furtos.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Pr="00C31FAD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b/>
          <w:sz w:val="22"/>
          <w:szCs w:val="22"/>
        </w:rPr>
        <w:t>REQUEREMOS</w:t>
      </w:r>
      <w:r w:rsidRPr="00C31FA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Excelentíssimo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31FAD">
          <w:rPr>
            <w:rFonts w:ascii="Arial" w:hAnsi="Arial" w:cs="Arial"/>
            <w:sz w:val="22"/>
            <w:szCs w:val="22"/>
          </w:rPr>
          <w:t>Senhor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Presidente</w:t>
        </w:r>
      </w:smartTag>
      <w:r w:rsidRPr="00C31FA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Casa</w:t>
        </w:r>
      </w:smartTag>
      <w:r w:rsidRPr="00C31FA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ouvido</w:t>
        </w:r>
      </w:smartTag>
      <w:r w:rsidRPr="00C31FAD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aprovado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31FAD">
          <w:rPr>
            <w:rFonts w:ascii="Arial" w:hAnsi="Arial" w:cs="Arial"/>
            <w:sz w:val="22"/>
            <w:szCs w:val="22"/>
          </w:rPr>
          <w:t>pelo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Egrégio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Plenário</w:t>
        </w:r>
      </w:smartTag>
      <w:r w:rsidRPr="00C31FA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formalidades</w:t>
        </w:r>
      </w:smartTag>
      <w:r w:rsidRPr="00C31FA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regimentais</w:t>
        </w:r>
      </w:smartTag>
      <w:r w:rsidR="005868AE" w:rsidRPr="00C31FAD">
        <w:rPr>
          <w:rFonts w:ascii="Arial" w:hAnsi="Arial" w:cs="Arial"/>
          <w:sz w:val="22"/>
          <w:szCs w:val="22"/>
        </w:rPr>
        <w:t>, seja oficiado</w:t>
      </w:r>
      <w:r w:rsidR="00C31FAD" w:rsidRPr="00C31FAD">
        <w:rPr>
          <w:sz w:val="22"/>
          <w:szCs w:val="22"/>
        </w:rPr>
        <w:t xml:space="preserve"> </w:t>
      </w:r>
      <w:r w:rsidR="00C31FAD" w:rsidRPr="00C31FAD">
        <w:rPr>
          <w:rFonts w:ascii="Arial" w:hAnsi="Arial" w:cs="Arial"/>
          <w:sz w:val="22"/>
          <w:szCs w:val="22"/>
        </w:rPr>
        <w:t>ao 41º BPM/I - Batalhão de Polícia Militar do Interior solicitando a intensificação de rondas nas imediações da Rodoviária, situada na Avenida Engenheiro Davi Monteiro Lino, nº 585, no Parque dos Sinos, visando coibir práticas criminosas, especialmente furtos.</w:t>
      </w:r>
    </w:p>
    <w:p w:rsidR="00C31FAD" w:rsidRPr="00C31FAD" w:rsidRDefault="00C31FAD" w:rsidP="00C31F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sz w:val="22"/>
          <w:szCs w:val="22"/>
        </w:rPr>
        <w:t xml:space="preserve">Conforme relatado por munícipes, usuários ou não do terminal, em virtude da ausência de policiamento nas imediações da Rodoviária, veículos estacionados nas proximidades são </w:t>
      </w:r>
      <w:r w:rsidR="007F5C17" w:rsidRPr="00C31FAD">
        <w:rPr>
          <w:rFonts w:ascii="Arial" w:hAnsi="Arial" w:cs="Arial"/>
          <w:sz w:val="22"/>
          <w:szCs w:val="22"/>
        </w:rPr>
        <w:t xml:space="preserve">costumeiramente </w:t>
      </w:r>
      <w:r w:rsidRPr="00C31FAD">
        <w:rPr>
          <w:rFonts w:ascii="Arial" w:hAnsi="Arial" w:cs="Arial"/>
          <w:sz w:val="22"/>
          <w:szCs w:val="22"/>
        </w:rPr>
        <w:t>danificados ou furtados por delinquentes, independentemente do horário. Como exemplo, na última ocorrência que chegou ao conhecimento de nosso gabinete</w:t>
      </w:r>
      <w:r w:rsidR="00E50498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Pr="00C31FAD">
        <w:rPr>
          <w:rFonts w:ascii="Arial" w:hAnsi="Arial" w:cs="Arial"/>
          <w:sz w:val="22"/>
          <w:szCs w:val="22"/>
        </w:rPr>
        <w:t xml:space="preserve"> um veículo de munícipe teve suas rodas furtadas.</w:t>
      </w:r>
    </w:p>
    <w:p w:rsidR="00C31FAD" w:rsidRPr="00C31FAD" w:rsidRDefault="00C31FAD" w:rsidP="00C31F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sz w:val="22"/>
          <w:szCs w:val="22"/>
        </w:rPr>
        <w:t>Obviamente as inúmeras condutas criminosas têm gerado não só medo e grande insegurança, como também expressivos prejuízos aos munícipes.</w:t>
      </w:r>
    </w:p>
    <w:p w:rsidR="00C31FAD" w:rsidRPr="00C31FAD" w:rsidRDefault="00C31FAD" w:rsidP="00C31F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sz w:val="22"/>
          <w:szCs w:val="22"/>
        </w:rPr>
        <w:t>Por isso, considerando o relatado, entendemos necessário que o Comando da Polícia Militar intensifique suas rondas nas imediações da Rodoviária de Jacareí, pois acreditamos que a presença regular de membros da Corporação certamente coibirá as condutas criminosas.</w:t>
      </w:r>
    </w:p>
    <w:p w:rsidR="00E0249F" w:rsidRPr="00C31FAD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sz w:val="22"/>
          <w:szCs w:val="22"/>
        </w:rPr>
        <w:t xml:space="preserve">Assim sendo, mui respeitosamente recorremos à compreensão e aos préstimos </w:t>
      </w:r>
      <w:r w:rsidR="005868AE" w:rsidRPr="00C31FAD">
        <w:rPr>
          <w:rFonts w:ascii="Arial" w:hAnsi="Arial" w:cs="Arial"/>
          <w:sz w:val="22"/>
          <w:szCs w:val="22"/>
        </w:rPr>
        <w:t>desse</w:t>
      </w:r>
      <w:r w:rsidRPr="00C31FAD">
        <w:rPr>
          <w:rFonts w:ascii="Arial" w:hAnsi="Arial" w:cs="Arial"/>
          <w:sz w:val="22"/>
          <w:szCs w:val="22"/>
        </w:rPr>
        <w:t xml:space="preserve"> </w:t>
      </w:r>
      <w:r w:rsidR="0080513C" w:rsidRPr="00C31FAD">
        <w:rPr>
          <w:rFonts w:ascii="Arial" w:hAnsi="Arial" w:cs="Arial"/>
          <w:sz w:val="22"/>
          <w:szCs w:val="22"/>
        </w:rPr>
        <w:t xml:space="preserve">Batalhão de Polícia Militar </w:t>
      </w:r>
      <w:r w:rsidRPr="00C31FAD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C31FAD" w:rsidRPr="00C31FAD" w:rsidRDefault="00691CF5" w:rsidP="0080513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Sala</w:t>
        </w:r>
      </w:smartTag>
      <w:r w:rsidRPr="00C31FAD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C31FAD">
          <w:rPr>
            <w:rFonts w:ascii="Arial" w:hAnsi="Arial" w:cs="Arial"/>
            <w:sz w:val="22"/>
            <w:szCs w:val="22"/>
          </w:rPr>
          <w:t>Sessões</w:t>
        </w:r>
      </w:smartTag>
      <w:r w:rsidRPr="00C31FAD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C31FAD" w:rsidRPr="00C31FAD">
        <w:rPr>
          <w:rFonts w:ascii="Arial" w:hAnsi="Arial" w:cs="Arial"/>
          <w:sz w:val="22"/>
          <w:szCs w:val="22"/>
        </w:rPr>
        <w:t>3</w:t>
      </w:r>
      <w:proofErr w:type="gramEnd"/>
      <w:r w:rsidR="00C31FAD" w:rsidRPr="00C31FAD">
        <w:rPr>
          <w:rFonts w:ascii="Arial" w:hAnsi="Arial" w:cs="Arial"/>
          <w:sz w:val="22"/>
          <w:szCs w:val="22"/>
        </w:rPr>
        <w:t xml:space="preserve"> de agosto de 2016.</w:t>
      </w:r>
    </w:p>
    <w:p w:rsidR="00C31FAD" w:rsidRPr="00C31FAD" w:rsidRDefault="00C31FAD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31FAD" w:rsidRPr="00C31FAD" w:rsidRDefault="00C31FAD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31FAD" w:rsidRPr="00C31FAD" w:rsidRDefault="00C31FAD" w:rsidP="0080513C">
      <w:pPr>
        <w:spacing w:before="480"/>
        <w:jc w:val="center"/>
        <w:rPr>
          <w:rFonts w:ascii="Arial" w:hAnsi="Arial" w:cs="Arial"/>
          <w:b/>
          <w:sz w:val="22"/>
          <w:szCs w:val="22"/>
        </w:rPr>
      </w:pPr>
      <w:r w:rsidRPr="00C31FAD">
        <w:rPr>
          <w:rFonts w:ascii="Arial" w:hAnsi="Arial" w:cs="Arial"/>
          <w:b/>
          <w:sz w:val="22"/>
          <w:szCs w:val="22"/>
        </w:rPr>
        <w:t>HERNANI BARRETO</w:t>
      </w:r>
    </w:p>
    <w:p w:rsidR="00C31FAD" w:rsidRPr="00C31FAD" w:rsidRDefault="00C31FAD" w:rsidP="00C31FAD">
      <w:pPr>
        <w:jc w:val="center"/>
        <w:rPr>
          <w:rFonts w:ascii="Arial" w:hAnsi="Arial" w:cs="Arial"/>
          <w:sz w:val="22"/>
          <w:szCs w:val="22"/>
        </w:rPr>
      </w:pPr>
      <w:r w:rsidRPr="00C31FAD">
        <w:rPr>
          <w:rFonts w:ascii="Arial" w:hAnsi="Arial" w:cs="Arial"/>
          <w:sz w:val="22"/>
          <w:szCs w:val="22"/>
        </w:rPr>
        <w:t>Vereador - PT</w:t>
      </w:r>
    </w:p>
    <w:sectPr w:rsidR="00C31FAD" w:rsidRPr="00C31FAD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1DC" w:rsidRDefault="006831DC">
      <w:r>
        <w:separator/>
      </w:r>
    </w:p>
  </w:endnote>
  <w:endnote w:type="continuationSeparator" w:id="0">
    <w:p w:rsidR="006831DC" w:rsidRDefault="0068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1DC" w:rsidRDefault="006831DC">
      <w:r>
        <w:separator/>
      </w:r>
    </w:p>
  </w:footnote>
  <w:footnote w:type="continuationSeparator" w:id="0">
    <w:p w:rsidR="006831DC" w:rsidRDefault="00683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0513C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E50498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1FC9D5F" wp14:editId="632E144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9CC2481" wp14:editId="27A164B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5A1CA6C" wp14:editId="5ADF7A6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E16481C" wp14:editId="77D91FC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5FA50BAE" wp14:editId="59BDEBC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60A00E9" wp14:editId="28D1D48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55B6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B0197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831DC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5C17"/>
    <w:rsid w:val="007F75CA"/>
    <w:rsid w:val="0080197E"/>
    <w:rsid w:val="0080513C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1FAD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50498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CA3C5-C941-4F55-8E03-83021A54E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2016-08-02T13:53:00Z</cp:lastPrinted>
  <dcterms:created xsi:type="dcterms:W3CDTF">2016-08-02T10:59:00Z</dcterms:created>
  <dcterms:modified xsi:type="dcterms:W3CDTF">2016-08-02T13:53:00Z</dcterms:modified>
</cp:coreProperties>
</file>