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2543F3">
        <w:rPr>
          <w:rFonts w:cs="Arial"/>
          <w:b/>
          <w:caps/>
          <w:sz w:val="28"/>
          <w:szCs w:val="28"/>
        </w:rPr>
        <w:t>1262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2543F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2543F3">
              <w:rPr>
                <w:rFonts w:cs="Arial"/>
                <w:sz w:val="20"/>
                <w:szCs w:val="20"/>
              </w:rPr>
              <w:t xml:space="preserve">Moção Congratulatória pelo Dia do Advogado, comemorado em 11 de </w:t>
            </w:r>
            <w:proofErr w:type="gramStart"/>
            <w:r w:rsidRPr="002543F3">
              <w:rPr>
                <w:rFonts w:cs="Arial"/>
                <w:sz w:val="20"/>
                <w:szCs w:val="20"/>
              </w:rPr>
              <w:t>agosto.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2543F3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2543F3" w:rsidRPr="002543F3">
        <w:rPr>
          <w:rFonts w:cs="Arial"/>
        </w:rPr>
        <w:t>Moção Congratulatória pelo Dia do Advogado, comemorado em 11 de agosto.</w:t>
      </w:r>
    </w:p>
    <w:p w:rsidR="002543F3" w:rsidRDefault="002543F3" w:rsidP="002543F3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>Por oportunidade do transcurso dessa data especial, cumprimentamos os dedicados profissionais da área, agradecendo-lhes por toda a luta que empreendem em prol de uma sociedade mais justa.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  <w:bookmarkStart w:id="0" w:name="_GoBack"/>
      <w:bookmarkEnd w:id="0"/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2543F3">
        <w:rPr>
          <w:rFonts w:cs="Arial"/>
        </w:rPr>
        <w:t>10 de agosto de 2016.</w:t>
      </w:r>
    </w:p>
    <w:p w:rsidR="002543F3" w:rsidRDefault="002543F3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2543F3" w:rsidRDefault="002543F3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2543F3" w:rsidRPr="00757AAD" w:rsidRDefault="002543F3" w:rsidP="00E14CB6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</w:rPr>
      </w:pPr>
      <w:r>
        <w:rPr>
          <w:rFonts w:cs="Arial"/>
          <w:b/>
        </w:rPr>
        <w:t>VALMIR DO PARQUE MEIA LUA</w:t>
      </w:r>
    </w:p>
    <w:p w:rsidR="002543F3" w:rsidRDefault="002543F3" w:rsidP="00E14CB6">
      <w:pPr>
        <w:spacing w:after="120" w:line="240" w:lineRule="auto"/>
        <w:ind w:right="-284"/>
        <w:jc w:val="center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Vereador - PSDC</w:t>
      </w:r>
    </w:p>
    <w:p w:rsidR="002543F3" w:rsidRDefault="002543F3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sectPr w:rsidR="002543F3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8EF" w:rsidRDefault="006238EF">
      <w:r>
        <w:separator/>
      </w:r>
    </w:p>
  </w:endnote>
  <w:endnote w:type="continuationSeparator" w:id="0">
    <w:p w:rsidR="006238EF" w:rsidRDefault="00623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8EF" w:rsidRDefault="006238EF">
      <w:r>
        <w:separator/>
      </w:r>
    </w:p>
  </w:footnote>
  <w:footnote w:type="continuationSeparator" w:id="0">
    <w:p w:rsidR="006238EF" w:rsidRDefault="00623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98067A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67A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43F3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238EF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8067A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14CB6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2543F3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2543F3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4</TotalTime>
  <Pages>1</Pages>
  <Words>118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2013-04-18T11:50:00Z</cp:lastPrinted>
  <dcterms:created xsi:type="dcterms:W3CDTF">2016-08-09T11:54:00Z</dcterms:created>
  <dcterms:modified xsi:type="dcterms:W3CDTF">2016-08-09T11:58:00Z</dcterms:modified>
</cp:coreProperties>
</file>