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66948">
        <w:rPr>
          <w:rFonts w:ascii="Arial" w:hAnsi="Arial" w:cs="Arial"/>
          <w:b/>
          <w:caps/>
          <w:sz w:val="28"/>
          <w:szCs w:val="28"/>
        </w:rPr>
        <w:t>1263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66948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6948">
              <w:rPr>
                <w:rFonts w:ascii="Arial" w:hAnsi="Arial" w:cs="Arial"/>
                <w:sz w:val="20"/>
                <w:szCs w:val="20"/>
              </w:rPr>
              <w:t xml:space="preserve">Moção Congratulatória pelo Dia do Estudante, comemorado em 11 de </w:t>
            </w:r>
            <w:proofErr w:type="gramStart"/>
            <w:r w:rsidRPr="00266948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66948" w:rsidRPr="00BF791A" w:rsidRDefault="00B75CEF" w:rsidP="0026694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266948" w:rsidRPr="00266948">
        <w:rPr>
          <w:rFonts w:ascii="Arial" w:hAnsi="Arial" w:cs="Arial"/>
        </w:rPr>
        <w:t>Moção Congratulatória pelo Dia do Estudante, comemorado em 11 de agosto</w:t>
      </w:r>
      <w:r w:rsidR="00266948">
        <w:rPr>
          <w:rFonts w:ascii="Arial" w:hAnsi="Arial" w:cs="Arial"/>
        </w:rPr>
        <w:t xml:space="preserve">, consignando nesta ocasião </w:t>
      </w:r>
      <w:r>
        <w:rPr>
          <w:rFonts w:ascii="Arial" w:hAnsi="Arial" w:cs="Arial"/>
        </w:rPr>
        <w:t>nossos cumprimentos</w:t>
      </w:r>
      <w:r w:rsidR="00266948">
        <w:rPr>
          <w:rFonts w:ascii="Arial" w:hAnsi="Arial" w:cs="Arial"/>
        </w:rPr>
        <w:t xml:space="preserve"> a todos os estudantes de Jacareí.</w:t>
      </w:r>
    </w:p>
    <w:p w:rsidR="00B75CEF" w:rsidRPr="00BF791A" w:rsidRDefault="00B75CEF" w:rsidP="0026694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66948">
        <w:rPr>
          <w:rFonts w:ascii="Arial" w:hAnsi="Arial" w:cs="Arial"/>
        </w:rPr>
        <w:t>10 de agosto de 2016.</w:t>
      </w:r>
      <w:bookmarkStart w:id="0" w:name="_GoBack"/>
      <w:bookmarkEnd w:id="0"/>
    </w:p>
    <w:p w:rsidR="00266948" w:rsidRDefault="0026694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66948" w:rsidRDefault="0026694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66948" w:rsidRDefault="0026694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66948" w:rsidRPr="00A34F2C" w:rsidRDefault="00266948" w:rsidP="00266948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266948" w:rsidRPr="00A34F2C" w:rsidRDefault="00266948" w:rsidP="0026694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266948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B2D" w:rsidRDefault="004B4B2D">
      <w:r>
        <w:separator/>
      </w:r>
    </w:p>
  </w:endnote>
  <w:endnote w:type="continuationSeparator" w:id="0">
    <w:p w:rsidR="004B4B2D" w:rsidRDefault="004B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B2D" w:rsidRDefault="004B4B2D">
      <w:r>
        <w:separator/>
      </w:r>
    </w:p>
  </w:footnote>
  <w:footnote w:type="continuationSeparator" w:id="0">
    <w:p w:rsidR="004B4B2D" w:rsidRDefault="004B4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2BF0A2D" wp14:editId="25F642C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6DA63C" wp14:editId="508F3DF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2249E5DC" wp14:editId="0803DF53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79B21B0" wp14:editId="356808B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322717F" wp14:editId="0B69175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9B218C9" wp14:editId="206DB43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66948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B4B2D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BF7D3-E98F-4494-8432-54EABB96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2016-08-08T18:12:00Z</dcterms:created>
  <dcterms:modified xsi:type="dcterms:W3CDTF">2016-08-08T18:12:00Z</dcterms:modified>
</cp:coreProperties>
</file>