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93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952"/>
      </w:tblGrid>
      <w:tr w:rsidR="00951D3F" w:rsidRPr="00E019D3" w:rsidTr="00E019D3">
        <w:trPr>
          <w:trHeight w:hRule="exact" w:val="284"/>
        </w:trPr>
        <w:tc>
          <w:tcPr>
            <w:tcW w:w="1337" w:type="dxa"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E019D3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E019D3" w:rsidTr="00E019D3">
        <w:trPr>
          <w:trHeight w:hRule="exact" w:val="284"/>
        </w:trPr>
        <w:tc>
          <w:tcPr>
            <w:tcW w:w="1337" w:type="dxa"/>
            <w:shd w:val="clear" w:color="auto" w:fill="auto"/>
            <w:vAlign w:val="center"/>
          </w:tcPr>
          <w:p w:rsidR="00951D3F" w:rsidRPr="00E019D3" w:rsidRDefault="00750556" w:rsidP="00E019D3">
            <w:pPr>
              <w:tabs>
                <w:tab w:val="left" w:pos="84"/>
              </w:tabs>
              <w:spacing w:line="240" w:lineRule="auto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E019D3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E019D3">
              <w:rPr>
                <w:rFonts w:cs="Arial"/>
                <w:b/>
                <w:sz w:val="16"/>
                <w:szCs w:val="16"/>
              </w:rPr>
              <w:t xml:space="preserve">) </w:t>
            </w:r>
            <w:r w:rsidR="00951D3F" w:rsidRPr="00E019D3">
              <w:rPr>
                <w:rFonts w:cs="Arial"/>
                <w:b/>
                <w:sz w:val="16"/>
                <w:szCs w:val="16"/>
              </w:rPr>
              <w:t>Aprovado</w:t>
            </w:r>
          </w:p>
        </w:tc>
        <w:tc>
          <w:tcPr>
            <w:tcW w:w="1952" w:type="dxa"/>
            <w:vMerge w:val="restart"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E019D3" w:rsidTr="00E019D3">
        <w:trPr>
          <w:trHeight w:hRule="exact" w:val="284"/>
        </w:trPr>
        <w:tc>
          <w:tcPr>
            <w:tcW w:w="1337" w:type="dxa"/>
            <w:shd w:val="clear" w:color="auto" w:fill="auto"/>
            <w:vAlign w:val="center"/>
          </w:tcPr>
          <w:p w:rsidR="00951D3F" w:rsidRPr="00E019D3" w:rsidRDefault="00750556" w:rsidP="00E019D3">
            <w:pPr>
              <w:tabs>
                <w:tab w:val="left" w:pos="51"/>
              </w:tabs>
              <w:spacing w:line="240" w:lineRule="auto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E019D3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E019D3">
              <w:rPr>
                <w:rFonts w:cs="Arial"/>
                <w:b/>
                <w:sz w:val="16"/>
                <w:szCs w:val="16"/>
              </w:rPr>
              <w:t xml:space="preserve">) </w:t>
            </w:r>
            <w:r w:rsidR="00951D3F" w:rsidRPr="00E019D3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952" w:type="dxa"/>
            <w:vMerge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C23CB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 w:rsidRPr="002C021A">
          <w:rPr>
            <w:rFonts w:cs="Arial"/>
            <w:b/>
            <w:caps/>
            <w:sz w:val="28"/>
            <w:szCs w:val="28"/>
          </w:rPr>
          <w:t>requerimento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46061A">
        <w:rPr>
          <w:rFonts w:cs="Arial"/>
          <w:b/>
          <w:caps/>
          <w:sz w:val="28"/>
          <w:szCs w:val="28"/>
        </w:rPr>
        <w:t>1286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CC7782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blPrEx>
          <w:tblCellMar>
            <w:top w:w="0" w:type="dxa"/>
            <w:bottom w:w="0" w:type="dxa"/>
          </w:tblCellMar>
        </w:tblPrEx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46061A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46061A">
              <w:rPr>
                <w:rFonts w:cs="Arial"/>
                <w:sz w:val="20"/>
                <w:szCs w:val="20"/>
              </w:rPr>
              <w:t xml:space="preserve">À EDP - Bandeirante Energia S/A, solicitando a poda da árvore existente defronte do imóvel de nº 45 da Rua Glênio da Silva Passos Júnior, no Jardim Paraíso, neste </w:t>
            </w:r>
            <w:proofErr w:type="gramStart"/>
            <w:r w:rsidRPr="0046061A">
              <w:rPr>
                <w:rFonts w:cs="Arial"/>
                <w:sz w:val="20"/>
                <w:szCs w:val="20"/>
              </w:rPr>
              <w:t>Município.</w:t>
            </w:r>
            <w:proofErr w:type="gramEnd"/>
            <w:r w:rsidR="00F76FF0">
              <w:rPr>
                <w:rFonts w:cs="Arial"/>
                <w:sz w:val="20"/>
                <w:szCs w:val="20"/>
              </w:rPr>
              <w:fldChar w:fldCharType="begin"/>
            </w:r>
            <w:r w:rsidR="00F76FF0">
              <w:rPr>
                <w:rFonts w:cs="Arial"/>
                <w:sz w:val="20"/>
                <w:szCs w:val="20"/>
              </w:rPr>
              <w:instrText xml:space="preserve">  </w:instrText>
            </w:r>
            <w:r w:rsidR="00F76FF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F113C7" w:rsidRDefault="00F113C7" w:rsidP="00F113C7">
      <w:pPr>
        <w:tabs>
          <w:tab w:val="left" w:pos="2835"/>
        </w:tabs>
        <w:rPr>
          <w:rFonts w:cs="Arial"/>
        </w:rPr>
      </w:pPr>
    </w:p>
    <w:p w:rsidR="004B5EC1" w:rsidRDefault="00844BC9" w:rsidP="0046061A">
      <w:pPr>
        <w:tabs>
          <w:tab w:val="left" w:pos="-600"/>
        </w:tabs>
        <w:spacing w:after="24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CC23CB">
        <w:rPr>
          <w:rFonts w:cs="Arial"/>
        </w:rPr>
        <w:t xml:space="preserve">, </w:t>
      </w:r>
      <w:smartTag w:uri="schemas-houaiss/mini" w:element="verbetes">
        <w:r w:rsidR="00CC23CB" w:rsidRPr="004D0DC7">
          <w:rPr>
            <w:rFonts w:cs="Arial"/>
          </w:rPr>
          <w:t>ouvido</w:t>
        </w:r>
      </w:smartTag>
      <w:r w:rsidR="00CC23CB" w:rsidRPr="004D0DC7">
        <w:rPr>
          <w:rFonts w:cs="Arial"/>
        </w:rPr>
        <w:t xml:space="preserve"> e </w:t>
      </w:r>
      <w:smartTag w:uri="schemas-houaiss/mini" w:element="verbetes">
        <w:r w:rsidR="00CC23CB" w:rsidRPr="004D0DC7">
          <w:rPr>
            <w:rFonts w:cs="Arial"/>
          </w:rPr>
          <w:t>aprovado</w:t>
        </w:r>
      </w:smartTag>
      <w:r w:rsidR="00CC23CB" w:rsidRPr="004D0DC7">
        <w:rPr>
          <w:rFonts w:cs="Arial"/>
        </w:rPr>
        <w:t xml:space="preserve"> </w:t>
      </w:r>
      <w:smartTag w:uri="schemas-houaiss/acao" w:element="dm">
        <w:r w:rsidR="00CC23CB" w:rsidRPr="004D0DC7">
          <w:rPr>
            <w:rFonts w:cs="Arial"/>
          </w:rPr>
          <w:t>pelo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Egrégio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Plenário</w:t>
        </w:r>
      </w:smartTag>
      <w:r w:rsidR="00CC23CB" w:rsidRPr="004D0DC7">
        <w:rPr>
          <w:rFonts w:cs="Arial"/>
        </w:rPr>
        <w:t xml:space="preserve">, cumpridas as </w:t>
      </w:r>
      <w:smartTag w:uri="schemas-houaiss/mini" w:element="verbetes">
        <w:r w:rsidR="00CC23CB" w:rsidRPr="004D0DC7">
          <w:rPr>
            <w:rFonts w:cs="Arial"/>
          </w:rPr>
          <w:t>formalidades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regimentais</w:t>
        </w:r>
      </w:smartTag>
      <w:r w:rsidR="00CC23CB" w:rsidRPr="004D0DC7">
        <w:rPr>
          <w:rFonts w:cs="Arial"/>
        </w:rPr>
        <w:t>, seja oficiado</w:t>
      </w:r>
      <w:r w:rsidR="00CC23CB">
        <w:rPr>
          <w:rFonts w:cs="Arial"/>
        </w:rPr>
        <w:t xml:space="preserve"> </w:t>
      </w:r>
      <w:r w:rsidR="0046061A" w:rsidRPr="0046061A">
        <w:rPr>
          <w:rFonts w:cs="Arial"/>
        </w:rPr>
        <w:t>à EDP - Bandeirante Energia S/A solicitando a poda da árvore existente defronte do imóvel de nº 45 da Rua Glênio da Silva Passos Júnior, no Jardim Paraíso, neste Município.</w:t>
      </w:r>
      <w:r w:rsidR="0046061A">
        <w:rPr>
          <w:rFonts w:cs="Arial"/>
        </w:rPr>
        <w:t xml:space="preserve"> </w:t>
      </w:r>
      <w:r w:rsidR="007E5956">
        <w:rPr>
          <w:rFonts w:cs="Arial"/>
        </w:rPr>
        <w:fldChar w:fldCharType="begin"/>
      </w:r>
      <w:r w:rsidR="007E5956">
        <w:rPr>
          <w:rFonts w:cs="Arial"/>
        </w:rPr>
        <w:instrText xml:space="preserve">  </w:instrText>
      </w:r>
      <w:r w:rsidR="007E5956">
        <w:rPr>
          <w:rFonts w:cs="Arial"/>
        </w:rPr>
        <w:fldChar w:fldCharType="end"/>
      </w:r>
    </w:p>
    <w:p w:rsidR="0046061A" w:rsidRDefault="0046061A" w:rsidP="0046061A">
      <w:pPr>
        <w:tabs>
          <w:tab w:val="left" w:pos="-600"/>
        </w:tabs>
        <w:spacing w:after="240"/>
        <w:ind w:firstLine="1701"/>
        <w:rPr>
          <w:rFonts w:cs="Arial"/>
        </w:rPr>
      </w:pPr>
      <w:r>
        <w:rPr>
          <w:rFonts w:cs="Arial"/>
        </w:rPr>
        <w:t xml:space="preserve">Pedimos pela adoção da medida tendo em vista que </w:t>
      </w:r>
      <w:r w:rsidRPr="0046061A">
        <w:rPr>
          <w:rFonts w:cs="Arial"/>
        </w:rPr>
        <w:t xml:space="preserve">os galhos </w:t>
      </w:r>
      <w:r>
        <w:rPr>
          <w:rFonts w:cs="Arial"/>
        </w:rPr>
        <w:t xml:space="preserve">do referido exemplar arbóreo </w:t>
      </w:r>
      <w:r w:rsidRPr="0046061A">
        <w:rPr>
          <w:rFonts w:cs="Arial"/>
        </w:rPr>
        <w:t>encontra</w:t>
      </w:r>
      <w:r>
        <w:rPr>
          <w:rFonts w:cs="Arial"/>
        </w:rPr>
        <w:t>m-se</w:t>
      </w:r>
      <w:r w:rsidR="008A29BD">
        <w:rPr>
          <w:rFonts w:cs="Arial"/>
        </w:rPr>
        <w:t xml:space="preserve"> entrelaçados n</w:t>
      </w:r>
      <w:r w:rsidRPr="0046061A">
        <w:rPr>
          <w:rFonts w:cs="Arial"/>
        </w:rPr>
        <w:t>os fios de energia</w:t>
      </w:r>
      <w:r>
        <w:rPr>
          <w:rFonts w:cs="Arial"/>
        </w:rPr>
        <w:t xml:space="preserve"> elétrica</w:t>
      </w:r>
      <w:r w:rsidRPr="0046061A">
        <w:rPr>
          <w:rFonts w:cs="Arial"/>
        </w:rPr>
        <w:t>.</w:t>
      </w:r>
    </w:p>
    <w:p w:rsidR="0029040B" w:rsidRDefault="0029040B" w:rsidP="00A3250B">
      <w:pPr>
        <w:tabs>
          <w:tab w:val="left" w:pos="-600"/>
        </w:tabs>
        <w:ind w:firstLine="1701"/>
        <w:rPr>
          <w:rFonts w:cs="Arial"/>
        </w:rPr>
      </w:pPr>
      <w:r w:rsidRPr="0029040B">
        <w:rPr>
          <w:rFonts w:cs="Arial"/>
        </w:rPr>
        <w:t xml:space="preserve">Assim sendo, mui respeitosamente recorremos à compreensão e aos préstimos </w:t>
      </w:r>
      <w:r w:rsidR="0046061A">
        <w:rPr>
          <w:rFonts w:cs="Arial"/>
        </w:rPr>
        <w:t xml:space="preserve">da </w:t>
      </w:r>
      <w:r w:rsidR="0046061A" w:rsidRPr="0046061A">
        <w:rPr>
          <w:rFonts w:cs="Arial"/>
        </w:rPr>
        <w:t>EDP - Bandeirante Energia S/A</w:t>
      </w:r>
      <w:r w:rsidR="00600AB0">
        <w:rPr>
          <w:rFonts w:cs="Arial"/>
        </w:rPr>
        <w:t xml:space="preserve"> </w:t>
      </w:r>
      <w:r w:rsidRPr="0029040B">
        <w:rPr>
          <w:rFonts w:cs="Arial"/>
        </w:rPr>
        <w:t>e, antecipando agradecimento pela atenção dispensada, subscrevemos.</w:t>
      </w:r>
    </w:p>
    <w:p w:rsidR="0029040B" w:rsidRDefault="0029040B" w:rsidP="00A3250B">
      <w:pPr>
        <w:tabs>
          <w:tab w:val="left" w:pos="-600"/>
        </w:tabs>
        <w:ind w:firstLine="1701"/>
        <w:rPr>
          <w:rFonts w:cs="Arial"/>
        </w:rPr>
      </w:pPr>
    </w:p>
    <w:p w:rsidR="00600AB0" w:rsidRDefault="004B5EC1" w:rsidP="00A3250B">
      <w:pPr>
        <w:tabs>
          <w:tab w:val="left" w:pos="-600"/>
        </w:tabs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46061A">
        <w:rPr>
          <w:rFonts w:cs="Arial"/>
        </w:rPr>
        <w:t>10 de agosto de 2016.</w:t>
      </w:r>
    </w:p>
    <w:p w:rsidR="0046061A" w:rsidRDefault="0046061A" w:rsidP="00A3250B">
      <w:pPr>
        <w:tabs>
          <w:tab w:val="left" w:pos="-600"/>
        </w:tabs>
        <w:ind w:firstLine="1701"/>
        <w:rPr>
          <w:rFonts w:cs="Arial"/>
        </w:rPr>
      </w:pPr>
    </w:p>
    <w:p w:rsidR="0046061A" w:rsidRDefault="0046061A" w:rsidP="00A3250B">
      <w:pPr>
        <w:tabs>
          <w:tab w:val="left" w:pos="-600"/>
        </w:tabs>
        <w:ind w:firstLine="1701"/>
        <w:rPr>
          <w:rFonts w:cs="Arial"/>
        </w:rPr>
      </w:pPr>
    </w:p>
    <w:p w:rsidR="0046061A" w:rsidRDefault="0046061A" w:rsidP="00A3250B">
      <w:pPr>
        <w:tabs>
          <w:tab w:val="left" w:pos="-600"/>
        </w:tabs>
        <w:ind w:firstLine="1701"/>
        <w:rPr>
          <w:rFonts w:cs="Arial"/>
        </w:rPr>
      </w:pPr>
    </w:p>
    <w:p w:rsidR="0046061A" w:rsidRPr="00757AAD" w:rsidRDefault="0046061A" w:rsidP="0046061A">
      <w:pPr>
        <w:pStyle w:val="Rodap"/>
        <w:tabs>
          <w:tab w:val="clear" w:pos="4419"/>
          <w:tab w:val="clear" w:pos="8838"/>
        </w:tabs>
        <w:spacing w:line="240" w:lineRule="auto"/>
        <w:ind w:right="-284"/>
        <w:jc w:val="center"/>
        <w:rPr>
          <w:rFonts w:cs="Arial"/>
          <w:b/>
        </w:rPr>
      </w:pPr>
      <w:r>
        <w:rPr>
          <w:rFonts w:cs="Arial"/>
          <w:b/>
        </w:rPr>
        <w:t>VALMIR DO PARQUE MEIA LUA</w:t>
      </w:r>
    </w:p>
    <w:p w:rsidR="0046061A" w:rsidRDefault="0046061A" w:rsidP="0046061A">
      <w:pPr>
        <w:spacing w:after="120" w:line="240" w:lineRule="auto"/>
        <w:ind w:right="-284"/>
        <w:jc w:val="center"/>
        <w:outlineLvl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Vereador - PSDC</w:t>
      </w:r>
    </w:p>
    <w:p w:rsidR="0046061A" w:rsidRDefault="0046061A" w:rsidP="00A3250B">
      <w:pPr>
        <w:tabs>
          <w:tab w:val="left" w:pos="-600"/>
        </w:tabs>
        <w:ind w:firstLine="1701"/>
        <w:rPr>
          <w:rFonts w:cs="Arial"/>
        </w:rPr>
      </w:pPr>
    </w:p>
    <w:p w:rsidR="00D67F25" w:rsidRDefault="00D67F25" w:rsidP="00A3250B">
      <w:pPr>
        <w:tabs>
          <w:tab w:val="left" w:pos="-600"/>
        </w:tabs>
        <w:ind w:firstLine="1701"/>
        <w:rPr>
          <w:rFonts w:cs="Arial"/>
        </w:rPr>
      </w:pPr>
    </w:p>
    <w:p w:rsidR="00D67F25" w:rsidRDefault="00D67F25" w:rsidP="00D67F25">
      <w:pPr>
        <w:spacing w:line="240" w:lineRule="auto"/>
        <w:jc w:val="center"/>
        <w:rPr>
          <w:rFonts w:cs="Arial"/>
          <w:sz w:val="25"/>
          <w:szCs w:val="25"/>
        </w:rPr>
      </w:pPr>
      <w:bookmarkStart w:id="0" w:name="_GoBack"/>
      <w:bookmarkEnd w:id="0"/>
    </w:p>
    <w:sectPr w:rsidR="00D67F25" w:rsidSect="009B3656">
      <w:headerReference w:type="default" r:id="rId7"/>
      <w:footerReference w:type="default" r:id="rId8"/>
      <w:pgSz w:w="11907" w:h="16840" w:code="9"/>
      <w:pgMar w:top="1701" w:right="1227" w:bottom="1418" w:left="1560" w:header="567" w:footer="448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035" w:rsidRDefault="007E7035">
      <w:r>
        <w:separator/>
      </w:r>
    </w:p>
  </w:endnote>
  <w:endnote w:type="continuationSeparator" w:id="0">
    <w:p w:rsidR="007E7035" w:rsidRDefault="007E7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F25" w:rsidRPr="00454D4A" w:rsidRDefault="00D67F25" w:rsidP="001F3E3A">
    <w:pPr>
      <w:pBdr>
        <w:top w:val="single" w:sz="4" w:space="1" w:color="auto"/>
      </w:pBdr>
      <w:ind w:right="-120"/>
      <w:jc w:val="center"/>
      <w:rPr>
        <w:rFonts w:cs="Arial"/>
        <w:sz w:val="18"/>
        <w:szCs w:val="18"/>
      </w:rPr>
    </w:pPr>
    <w:r w:rsidRPr="00454D4A">
      <w:rPr>
        <w:rFonts w:cs="Arial"/>
        <w:sz w:val="18"/>
        <w:szCs w:val="18"/>
      </w:rPr>
      <w:t xml:space="preserve">Praça dos Três Poderes, 74 - Centro </w:t>
    </w:r>
    <w:r>
      <w:rPr>
        <w:rFonts w:cs="Arial"/>
        <w:sz w:val="18"/>
        <w:szCs w:val="18"/>
      </w:rPr>
      <w:t>-</w:t>
    </w:r>
    <w:r w:rsidRPr="00454D4A">
      <w:rPr>
        <w:rFonts w:cs="Arial"/>
        <w:sz w:val="18"/>
        <w:szCs w:val="18"/>
      </w:rPr>
      <w:t xml:space="preserve"> Jacareí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/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SP - CEP: 12327-901 - Tel.: (12)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 xml:space="preserve">3955-2200 - </w:t>
    </w:r>
    <w:proofErr w:type="gramStart"/>
    <w:r w:rsidRPr="00454D4A">
      <w:rPr>
        <w:rFonts w:cs="Arial"/>
        <w:sz w:val="18"/>
        <w:szCs w:val="18"/>
      </w:rPr>
      <w:t>www.jacarei.sp.leg.br</w:t>
    </w:r>
    <w:proofErr w:type="gramEnd"/>
  </w:p>
  <w:p w:rsidR="00EE6392" w:rsidRPr="00D67F25" w:rsidRDefault="00EE6392" w:rsidP="00D67F2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035" w:rsidRDefault="007E7035">
      <w:r>
        <w:separator/>
      </w:r>
    </w:p>
  </w:footnote>
  <w:footnote w:type="continuationSeparator" w:id="0">
    <w:p w:rsidR="007E7035" w:rsidRDefault="007E70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2C" w:rsidRDefault="008F4BD3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6FA713C" wp14:editId="10D6E0E5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592C" w:rsidRPr="00B80FC2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6E592C" w:rsidRPr="00C920A8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2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6392" w:rsidRPr="00AB499B" w:rsidRDefault="00D67F25" w:rsidP="00BD0E65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6E592C" w:rsidRPr="00B80FC2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6E592C" w:rsidRPr="00C920A8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3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EE6392" w:rsidRPr="00AB499B" w:rsidRDefault="00D67F25" w:rsidP="00BD0E65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BD3"/>
    <w:rsid w:val="000023C6"/>
    <w:rsid w:val="00022779"/>
    <w:rsid w:val="0002401E"/>
    <w:rsid w:val="0003551B"/>
    <w:rsid w:val="00037D37"/>
    <w:rsid w:val="000617A3"/>
    <w:rsid w:val="0006195F"/>
    <w:rsid w:val="00066797"/>
    <w:rsid w:val="00094612"/>
    <w:rsid w:val="00110900"/>
    <w:rsid w:val="001C2493"/>
    <w:rsid w:val="001D6CE3"/>
    <w:rsid w:val="001F3E3A"/>
    <w:rsid w:val="00240C08"/>
    <w:rsid w:val="00253056"/>
    <w:rsid w:val="00255B09"/>
    <w:rsid w:val="002675FC"/>
    <w:rsid w:val="0029040B"/>
    <w:rsid w:val="002B171E"/>
    <w:rsid w:val="002C021A"/>
    <w:rsid w:val="002C09DE"/>
    <w:rsid w:val="003641D7"/>
    <w:rsid w:val="00367846"/>
    <w:rsid w:val="00390B29"/>
    <w:rsid w:val="00397E28"/>
    <w:rsid w:val="003D5F95"/>
    <w:rsid w:val="00443839"/>
    <w:rsid w:val="00445BBA"/>
    <w:rsid w:val="00450A23"/>
    <w:rsid w:val="0046061A"/>
    <w:rsid w:val="00480483"/>
    <w:rsid w:val="00483FC2"/>
    <w:rsid w:val="004B5B2B"/>
    <w:rsid w:val="004B5EC1"/>
    <w:rsid w:val="004C0493"/>
    <w:rsid w:val="004D52B0"/>
    <w:rsid w:val="004F03FF"/>
    <w:rsid w:val="00513E30"/>
    <w:rsid w:val="005B500E"/>
    <w:rsid w:val="005C0F8B"/>
    <w:rsid w:val="00600AB0"/>
    <w:rsid w:val="006172D2"/>
    <w:rsid w:val="00622CB1"/>
    <w:rsid w:val="00634017"/>
    <w:rsid w:val="006407AF"/>
    <w:rsid w:val="00652FBB"/>
    <w:rsid w:val="00653A6D"/>
    <w:rsid w:val="00665977"/>
    <w:rsid w:val="0068242D"/>
    <w:rsid w:val="00683B8A"/>
    <w:rsid w:val="006845DD"/>
    <w:rsid w:val="006C70EE"/>
    <w:rsid w:val="006D5A96"/>
    <w:rsid w:val="006E592C"/>
    <w:rsid w:val="00700A43"/>
    <w:rsid w:val="00750556"/>
    <w:rsid w:val="0075419A"/>
    <w:rsid w:val="00763557"/>
    <w:rsid w:val="00767750"/>
    <w:rsid w:val="007A16AA"/>
    <w:rsid w:val="007C12CC"/>
    <w:rsid w:val="007E5956"/>
    <w:rsid w:val="007E7035"/>
    <w:rsid w:val="00837F97"/>
    <w:rsid w:val="00844BC9"/>
    <w:rsid w:val="00855136"/>
    <w:rsid w:val="008863D0"/>
    <w:rsid w:val="008956A1"/>
    <w:rsid w:val="00897BCE"/>
    <w:rsid w:val="008A29BD"/>
    <w:rsid w:val="008F4BD3"/>
    <w:rsid w:val="00951D3F"/>
    <w:rsid w:val="009B3656"/>
    <w:rsid w:val="009C7DB3"/>
    <w:rsid w:val="00A3250B"/>
    <w:rsid w:val="00A37659"/>
    <w:rsid w:val="00A577B7"/>
    <w:rsid w:val="00A704FF"/>
    <w:rsid w:val="00AB499B"/>
    <w:rsid w:val="00AC063B"/>
    <w:rsid w:val="00AF409F"/>
    <w:rsid w:val="00B11716"/>
    <w:rsid w:val="00B14CC6"/>
    <w:rsid w:val="00B80FC2"/>
    <w:rsid w:val="00BD0E65"/>
    <w:rsid w:val="00C22DF0"/>
    <w:rsid w:val="00C32B42"/>
    <w:rsid w:val="00C35177"/>
    <w:rsid w:val="00C45B9E"/>
    <w:rsid w:val="00C861F6"/>
    <w:rsid w:val="00C920A8"/>
    <w:rsid w:val="00CA6D7C"/>
    <w:rsid w:val="00CB76B2"/>
    <w:rsid w:val="00CC23CB"/>
    <w:rsid w:val="00CC7782"/>
    <w:rsid w:val="00CD2AFA"/>
    <w:rsid w:val="00CF3E5E"/>
    <w:rsid w:val="00D240A6"/>
    <w:rsid w:val="00D27ECE"/>
    <w:rsid w:val="00D372B8"/>
    <w:rsid w:val="00D4586D"/>
    <w:rsid w:val="00D521A5"/>
    <w:rsid w:val="00D60A66"/>
    <w:rsid w:val="00D67F25"/>
    <w:rsid w:val="00D749B6"/>
    <w:rsid w:val="00D84295"/>
    <w:rsid w:val="00DB708B"/>
    <w:rsid w:val="00E019D3"/>
    <w:rsid w:val="00E0747A"/>
    <w:rsid w:val="00E120EC"/>
    <w:rsid w:val="00E82E65"/>
    <w:rsid w:val="00EC7056"/>
    <w:rsid w:val="00ED5C6E"/>
    <w:rsid w:val="00EE3178"/>
    <w:rsid w:val="00EE6392"/>
    <w:rsid w:val="00F113C7"/>
    <w:rsid w:val="00F34D45"/>
    <w:rsid w:val="00F433D1"/>
    <w:rsid w:val="00F76FF0"/>
    <w:rsid w:val="00F96D22"/>
    <w:rsid w:val="00FA6ED6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basedOn w:val="Fontepargpadro"/>
    <w:link w:val="Rodap"/>
    <w:rsid w:val="0046061A"/>
    <w:rPr>
      <w:rFonts w:ascii="Arial" w:hAnsi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basedOn w:val="Fontepargpadro"/>
    <w:link w:val="Rodap"/>
    <w:rsid w:val="0046061A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3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A-Req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A-Req.dot</Template>
  <TotalTime>6</TotalTime>
  <Pages>1</Pages>
  <Words>156</Words>
  <Characters>847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3</cp:revision>
  <cp:lastPrinted>2013-04-18T11:50:00Z</cp:lastPrinted>
  <dcterms:created xsi:type="dcterms:W3CDTF">2016-08-09T11:27:00Z</dcterms:created>
  <dcterms:modified xsi:type="dcterms:W3CDTF">2016-08-09T11:33:00Z</dcterms:modified>
</cp:coreProperties>
</file>