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928D0">
        <w:rPr>
          <w:rFonts w:ascii="Arial" w:hAnsi="Arial" w:cs="Arial"/>
          <w:b/>
          <w:caps/>
          <w:sz w:val="28"/>
          <w:szCs w:val="28"/>
        </w:rPr>
        <w:t>1287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928D0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28D0">
              <w:rPr>
                <w:rFonts w:ascii="Arial" w:hAnsi="Arial" w:cs="Arial"/>
                <w:sz w:val="20"/>
                <w:szCs w:val="20"/>
              </w:rPr>
              <w:t xml:space="preserve">À CCR NovaDutra S/A, solicitando a instalação de iluminação pública na região do ponto de ônibus localizado às margens da Rodovia Presidente Dutra, no km 169, nas proximidades do Bairro Veraneio Ijal, neste </w:t>
            </w:r>
            <w:proofErr w:type="gramStart"/>
            <w:r w:rsidRPr="00D928D0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0249F" w:rsidRDefault="00691CF5" w:rsidP="00D928D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D928D0">
        <w:rPr>
          <w:rFonts w:ascii="Arial" w:hAnsi="Arial" w:cs="Arial"/>
        </w:rPr>
        <w:t xml:space="preserve"> </w:t>
      </w:r>
      <w:r w:rsidR="00D928D0" w:rsidRPr="00D928D0">
        <w:rPr>
          <w:rFonts w:ascii="Arial" w:hAnsi="Arial" w:cs="Arial"/>
        </w:rPr>
        <w:t>à CCR NovaDutra S/A solicitando a instalação de iluminação pública na região do ponto de ônibus localizado às margens da Rodovia Presidente Dutra, no km 169, nas proximidades do Bairro Veraneio Ijal, neste Município.</w:t>
      </w:r>
    </w:p>
    <w:p w:rsidR="00D928D0" w:rsidRPr="00691CF5" w:rsidRDefault="00D928D0" w:rsidP="00D928D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Usuários do referido ponto de ônibus e moradores do citado bairro reclamam da falta de segurança no local devido à ausência de iluminação, conforme </w:t>
      </w:r>
      <w:bookmarkStart w:id="0" w:name="_GoBack"/>
      <w:bookmarkEnd w:id="0"/>
      <w:r>
        <w:rPr>
          <w:rFonts w:ascii="Arial" w:hAnsi="Arial" w:cs="Arial"/>
        </w:rPr>
        <w:t>fotos anexas.</w:t>
      </w:r>
    </w:p>
    <w:p w:rsidR="00E0249F" w:rsidRDefault="00E0249F" w:rsidP="00D928D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868AE">
        <w:rPr>
          <w:rFonts w:ascii="Arial" w:hAnsi="Arial" w:cs="Arial"/>
        </w:rPr>
        <w:t>dess</w:t>
      </w:r>
      <w:r w:rsidR="00D928D0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056288" w:rsidRDefault="00691CF5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928D0">
        <w:rPr>
          <w:rFonts w:ascii="Arial" w:hAnsi="Arial" w:cs="Arial"/>
        </w:rPr>
        <w:t>10 de agosto de 2016.</w:t>
      </w:r>
    </w:p>
    <w:p w:rsidR="00D928D0" w:rsidRDefault="00D928D0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928D0" w:rsidRDefault="00D928D0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928D0" w:rsidRDefault="00D928D0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928D0" w:rsidRPr="00A34F2C" w:rsidRDefault="00D928D0" w:rsidP="00D928D0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D928D0" w:rsidRDefault="00D928D0" w:rsidP="00D928D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p w:rsidR="00D928D0" w:rsidRDefault="00D928D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928D0" w:rsidRDefault="00D928D0" w:rsidP="00D928D0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>
            <wp:extent cx="4320000" cy="2437200"/>
            <wp:effectExtent l="0" t="0" r="4445" b="1270"/>
            <wp:docPr id="4" name="Imagem 4" descr="C:\Documents and Settings\User\Meus documentos\_Trabalhos\2016\SO 24 - 20160810\3.Arquivos\1287 - REQ\20160721_10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24 - 20160810\3.Arquivos\1287 - REQ\20160721_1033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4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8D0" w:rsidRDefault="00D928D0" w:rsidP="00D928D0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4320000" cy="2437200"/>
            <wp:effectExtent l="0" t="0" r="4445" b="1270"/>
            <wp:docPr id="5" name="Imagem 5" descr="C:\Documents and Settings\User\Meus documentos\_Trabalhos\2016\SO 24 - 20160810\3.Arquivos\1287 - REQ\20160721_103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24 - 20160810\3.Arquivos\1287 - REQ\20160721_10364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4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8D0" w:rsidRDefault="00D928D0" w:rsidP="00D928D0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4320000" cy="2437200"/>
            <wp:effectExtent l="0" t="0" r="4445" b="1270"/>
            <wp:docPr id="9" name="Imagem 9" descr="C:\Documents and Settings\User\Meus documentos\_Trabalhos\2016\SO 24 - 20160810\3.Arquivos\1287 - REQ\20160721_1037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24 - 20160810\3.Arquivos\1287 - REQ\20160721_10372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4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8D0" w:rsidRPr="00D928D0" w:rsidRDefault="00D928D0" w:rsidP="00D928D0">
      <w:pPr>
        <w:spacing w:line="360" w:lineRule="auto"/>
        <w:jc w:val="center"/>
        <w:rPr>
          <w:rFonts w:ascii="Arial" w:hAnsi="Arial" w:cs="Arial"/>
          <w:i/>
          <w:sz w:val="18"/>
          <w:szCs w:val="18"/>
        </w:rPr>
      </w:pPr>
      <w:r w:rsidRPr="00D928D0">
        <w:rPr>
          <w:rFonts w:ascii="Arial" w:hAnsi="Arial" w:cs="Arial"/>
          <w:b/>
          <w:i/>
          <w:sz w:val="18"/>
          <w:szCs w:val="18"/>
        </w:rPr>
        <w:t>FOTOS:</w:t>
      </w:r>
      <w:r w:rsidRPr="00D928D0">
        <w:rPr>
          <w:rFonts w:ascii="Arial" w:hAnsi="Arial" w:cs="Arial"/>
          <w:i/>
          <w:sz w:val="18"/>
          <w:szCs w:val="18"/>
        </w:rPr>
        <w:t xml:space="preserve"> Rodovia Presidente Dutra, km 169, nas proximidades do Bairro Veraneio Ijal</w:t>
      </w:r>
      <w:r>
        <w:rPr>
          <w:rFonts w:ascii="Arial" w:hAnsi="Arial" w:cs="Arial"/>
          <w:i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i/>
          <w:sz w:val="18"/>
          <w:szCs w:val="18"/>
        </w:rPr>
        <w:t>Jacareí-SP</w:t>
      </w:r>
      <w:proofErr w:type="spellEnd"/>
      <w:r>
        <w:rPr>
          <w:rFonts w:ascii="Arial" w:hAnsi="Arial" w:cs="Arial"/>
          <w:i/>
          <w:sz w:val="18"/>
          <w:szCs w:val="18"/>
        </w:rPr>
        <w:t>)</w:t>
      </w:r>
    </w:p>
    <w:sectPr w:rsidR="00D928D0" w:rsidRPr="00D928D0" w:rsidSect="007E3F69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CBE" w:rsidRDefault="008B1CBE">
      <w:r>
        <w:separator/>
      </w:r>
    </w:p>
  </w:endnote>
  <w:endnote w:type="continuationSeparator" w:id="0">
    <w:p w:rsidR="008B1CBE" w:rsidRDefault="008B1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CBE" w:rsidRDefault="008B1CBE">
      <w:r>
        <w:separator/>
      </w:r>
    </w:p>
  </w:footnote>
  <w:footnote w:type="continuationSeparator" w:id="0">
    <w:p w:rsidR="008B1CBE" w:rsidRDefault="008B1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 xml:space="preserve">REQUERIMENTO nº </w:t>
    </w:r>
    <w:r w:rsidR="00D928D0">
      <w:rPr>
        <w:rFonts w:ascii="Arial" w:hAnsi="Arial" w:cs="Arial"/>
        <w:b/>
        <w:i/>
        <w:sz w:val="22"/>
        <w:szCs w:val="22"/>
        <w:u w:val="single"/>
      </w:rPr>
      <w:t xml:space="preserve">1287/16 - Ver. Valmir do Parque Meia Lua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D928D0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D928D0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678BCB1" wp14:editId="20EBA3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AE1A225" wp14:editId="0D161027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2276702D" wp14:editId="34BA372E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3ACD9E34" wp14:editId="7D3AFEA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5B48AE6D" wp14:editId="0E5870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71DBF87A" wp14:editId="1ED845D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B1CBE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928D0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28D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28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28D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28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AD201-3649-4F55-B4D0-8A92A99C3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2</Pages>
  <Words>185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2016-08-08T19:41:00Z</dcterms:created>
  <dcterms:modified xsi:type="dcterms:W3CDTF">2016-08-08T19:41:00Z</dcterms:modified>
</cp:coreProperties>
</file>