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CB2A59">
        <w:rPr>
          <w:rFonts w:cs="Arial"/>
          <w:b/>
          <w:caps/>
          <w:sz w:val="28"/>
          <w:szCs w:val="28"/>
        </w:rPr>
        <w:t>1305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CB2A59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B2A59">
              <w:rPr>
                <w:rFonts w:cs="Arial"/>
                <w:sz w:val="20"/>
                <w:szCs w:val="20"/>
              </w:rPr>
              <w:t xml:space="preserve">Moção Congratulatória pelo transcurso do Dia do Economista, 13 de agosto, com especiais cumprimentos ao </w:t>
            </w:r>
            <w:r w:rsidR="00957CBA" w:rsidRPr="00CB2A59">
              <w:rPr>
                <w:rFonts w:cs="Arial"/>
                <w:sz w:val="20"/>
                <w:szCs w:val="20"/>
              </w:rPr>
              <w:t xml:space="preserve">Economista </w:t>
            </w:r>
            <w:r w:rsidRPr="00CB2A59">
              <w:rPr>
                <w:rFonts w:cs="Arial"/>
                <w:sz w:val="20"/>
                <w:szCs w:val="20"/>
              </w:rPr>
              <w:t>Fernando Bueno.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CB2A59" w:rsidRPr="00CB2A59">
        <w:rPr>
          <w:rFonts w:cs="Arial"/>
        </w:rPr>
        <w:t xml:space="preserve">Moção Congratulatória pelo transcurso do Dia do Economista, 13 de agosto, </w:t>
      </w:r>
      <w:r w:rsidR="005039C0">
        <w:rPr>
          <w:rFonts w:cs="Arial"/>
        </w:rPr>
        <w:t>com</w:t>
      </w:r>
      <w:bookmarkStart w:id="0" w:name="_GoBack"/>
      <w:bookmarkEnd w:id="0"/>
      <w:r w:rsidR="00957CBA">
        <w:rPr>
          <w:rFonts w:cs="Arial"/>
        </w:rPr>
        <w:t xml:space="preserve"> </w:t>
      </w:r>
      <w:r w:rsidR="00CB2A59" w:rsidRPr="00CB2A59">
        <w:rPr>
          <w:rFonts w:cs="Arial"/>
        </w:rPr>
        <w:t xml:space="preserve">especiais cumprimentos ao </w:t>
      </w:r>
      <w:r w:rsidR="00957CBA" w:rsidRPr="00CB2A59">
        <w:rPr>
          <w:rFonts w:cs="Arial"/>
        </w:rPr>
        <w:t xml:space="preserve">Economista </w:t>
      </w:r>
      <w:r w:rsidR="00CB2A59" w:rsidRPr="00CB2A59">
        <w:rPr>
          <w:rFonts w:cs="Arial"/>
        </w:rPr>
        <w:t>Fernando Bueno.</w:t>
      </w:r>
    </w:p>
    <w:p w:rsidR="00771DB4" w:rsidRDefault="00CB2A59" w:rsidP="00CB2A59">
      <w:pPr>
        <w:tabs>
          <w:tab w:val="left" w:pos="-600"/>
        </w:tabs>
        <w:spacing w:before="240" w:after="240"/>
        <w:ind w:firstLine="1701"/>
        <w:rPr>
          <w:rFonts w:cs="Arial"/>
        </w:rPr>
      </w:pPr>
      <w:r w:rsidRPr="00CB2A59">
        <w:rPr>
          <w:rFonts w:cs="Arial"/>
        </w:rPr>
        <w:t>Nossas homenagens a todos os Economistas de Jacareí</w:t>
      </w:r>
      <w:r>
        <w:rPr>
          <w:rFonts w:cs="Arial"/>
        </w:rPr>
        <w:t>,</w:t>
      </w:r>
      <w:r w:rsidRPr="00CB2A59">
        <w:rPr>
          <w:rFonts w:cs="Arial"/>
        </w:rPr>
        <w:t xml:space="preserve"> profissionais que</w:t>
      </w:r>
      <w:r>
        <w:rPr>
          <w:rFonts w:cs="Arial"/>
        </w:rPr>
        <w:t>, com dedicação e responsabilidade,</w:t>
      </w:r>
      <w:r w:rsidRPr="00CB2A59">
        <w:rPr>
          <w:rFonts w:cs="Arial"/>
        </w:rPr>
        <w:t xml:space="preserve"> </w:t>
      </w:r>
      <w:r>
        <w:rPr>
          <w:rFonts w:cs="Arial"/>
        </w:rPr>
        <w:t xml:space="preserve">desenvolvem </w:t>
      </w:r>
      <w:r w:rsidRPr="00CB2A59">
        <w:rPr>
          <w:rFonts w:cs="Arial"/>
        </w:rPr>
        <w:t xml:space="preserve">soluções para uma sociedade justa no ambiente econômico. </w:t>
      </w:r>
    </w:p>
    <w:p w:rsidR="00CB2A59" w:rsidRDefault="00CB2A59" w:rsidP="00CB2A59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 xml:space="preserve">Neste ensejo, </w:t>
      </w:r>
      <w:r w:rsidR="00A335E7">
        <w:rPr>
          <w:rFonts w:cs="Arial"/>
        </w:rPr>
        <w:t xml:space="preserve">em reconhecimento a essa importante profissão, </w:t>
      </w:r>
      <w:r>
        <w:rPr>
          <w:rFonts w:cs="Arial"/>
        </w:rPr>
        <w:t xml:space="preserve">dirigimos </w:t>
      </w:r>
      <w:r w:rsidRPr="00CB2A59">
        <w:rPr>
          <w:rFonts w:cs="Arial"/>
        </w:rPr>
        <w:t>especiais cumprimentos ao Economista Fernando Bueno.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CB2A59">
        <w:rPr>
          <w:rFonts w:cs="Arial"/>
        </w:rPr>
        <w:t>17 de agosto de 2016.</w:t>
      </w:r>
    </w:p>
    <w:p w:rsidR="00CB2A59" w:rsidRDefault="00CB2A59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CB2A59" w:rsidRDefault="00CB2A59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71DB4" w:rsidRPr="00757AAD" w:rsidRDefault="00771DB4" w:rsidP="00771DB4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EDINHO GUEDES</w:t>
      </w:r>
    </w:p>
    <w:p w:rsidR="00771DB4" w:rsidRDefault="00771DB4" w:rsidP="00771DB4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 xml:space="preserve">Vereador </w:t>
      </w:r>
      <w:r>
        <w:rPr>
          <w:rFonts w:cs="Arial"/>
          <w:sz w:val="20"/>
          <w:szCs w:val="20"/>
        </w:rPr>
        <w:t>–</w:t>
      </w:r>
      <w:r w:rsidRPr="009A322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Líder do PR</w:t>
      </w:r>
    </w:p>
    <w:p w:rsidR="00CB2A59" w:rsidRDefault="00CB2A59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CB2A59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615" w:rsidRDefault="004B3615">
      <w:r>
        <w:separator/>
      </w:r>
    </w:p>
  </w:endnote>
  <w:endnote w:type="continuationSeparator" w:id="0">
    <w:p w:rsidR="004B3615" w:rsidRDefault="004B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615" w:rsidRDefault="004B3615">
      <w:r>
        <w:separator/>
      </w:r>
    </w:p>
  </w:footnote>
  <w:footnote w:type="continuationSeparator" w:id="0">
    <w:p w:rsidR="004B3615" w:rsidRDefault="004B3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EB5312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312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3615"/>
    <w:rsid w:val="004B5EC1"/>
    <w:rsid w:val="004C0493"/>
    <w:rsid w:val="004D52B0"/>
    <w:rsid w:val="004F03FF"/>
    <w:rsid w:val="005039C0"/>
    <w:rsid w:val="00513E30"/>
    <w:rsid w:val="005A3C5B"/>
    <w:rsid w:val="005C0F8B"/>
    <w:rsid w:val="005D0FA1"/>
    <w:rsid w:val="00603A9C"/>
    <w:rsid w:val="0061488D"/>
    <w:rsid w:val="006172D2"/>
    <w:rsid w:val="00622CB1"/>
    <w:rsid w:val="00634017"/>
    <w:rsid w:val="006407AF"/>
    <w:rsid w:val="00652FBB"/>
    <w:rsid w:val="006555C7"/>
    <w:rsid w:val="00655927"/>
    <w:rsid w:val="006845DD"/>
    <w:rsid w:val="006E4960"/>
    <w:rsid w:val="006E592C"/>
    <w:rsid w:val="00714FDE"/>
    <w:rsid w:val="00750556"/>
    <w:rsid w:val="00763557"/>
    <w:rsid w:val="00767750"/>
    <w:rsid w:val="00771DB4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57CBA"/>
    <w:rsid w:val="00974C86"/>
    <w:rsid w:val="009A031F"/>
    <w:rsid w:val="009C7DB3"/>
    <w:rsid w:val="009E4AC1"/>
    <w:rsid w:val="00A335E7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BE5BC7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2A59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B531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6555C7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6555C7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16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2013-04-18T11:50:00Z</cp:lastPrinted>
  <dcterms:created xsi:type="dcterms:W3CDTF">2016-08-15T12:16:00Z</dcterms:created>
  <dcterms:modified xsi:type="dcterms:W3CDTF">2016-08-16T18:11:00Z</dcterms:modified>
</cp:coreProperties>
</file>