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E089C">
        <w:rPr>
          <w:rFonts w:ascii="Arial" w:hAnsi="Arial" w:cs="Arial"/>
          <w:b/>
          <w:caps/>
          <w:sz w:val="28"/>
          <w:szCs w:val="28"/>
        </w:rPr>
        <w:t>1306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E089C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89C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Cardiologista, 14 de agosto, com especiais cumprimentos ao Dr. José Cássio de </w:t>
            </w:r>
            <w:proofErr w:type="gramStart"/>
            <w:r w:rsidRPr="00AE089C">
              <w:rPr>
                <w:rFonts w:ascii="Arial" w:hAnsi="Arial" w:cs="Arial"/>
                <w:sz w:val="20"/>
                <w:szCs w:val="20"/>
              </w:rPr>
              <w:t>Abreu.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E089C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AE089C" w:rsidRPr="00AE089C">
        <w:rPr>
          <w:rFonts w:ascii="Arial" w:hAnsi="Arial" w:cs="Arial"/>
        </w:rPr>
        <w:t>Moção Congratulatória pelo transcurso do Dia do Cardiologista, 14 de agosto</w:t>
      </w:r>
      <w:r w:rsidR="00AE089C">
        <w:rPr>
          <w:rFonts w:ascii="Arial" w:hAnsi="Arial" w:cs="Arial"/>
        </w:rPr>
        <w:t>.</w:t>
      </w:r>
    </w:p>
    <w:p w:rsidR="00AE089C" w:rsidRDefault="00AE089C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profissional cardiologista é o </w:t>
      </w:r>
      <w:r w:rsidRPr="00AE089C">
        <w:rPr>
          <w:rFonts w:ascii="Arial" w:hAnsi="Arial" w:cs="Arial"/>
        </w:rPr>
        <w:t>que tem nosso coração em suas mãos</w:t>
      </w:r>
      <w:r>
        <w:rPr>
          <w:rFonts w:ascii="Arial" w:hAnsi="Arial" w:cs="Arial"/>
        </w:rPr>
        <w:t>,</w:t>
      </w:r>
      <w:r w:rsidRPr="00AE089C">
        <w:rPr>
          <w:rFonts w:ascii="Arial" w:hAnsi="Arial" w:cs="Arial"/>
        </w:rPr>
        <w:t xml:space="preserve"> fazendo a diferença em nossas vidas</w:t>
      </w:r>
      <w:r>
        <w:rPr>
          <w:rFonts w:ascii="Arial" w:hAnsi="Arial" w:cs="Arial"/>
        </w:rPr>
        <w:t>.</w:t>
      </w:r>
    </w:p>
    <w:p w:rsidR="00B75CEF" w:rsidRPr="00BF791A" w:rsidRDefault="00AE089C" w:rsidP="00AE089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muito sucesso a todos os cardiologistas de Jacareí, com</w:t>
      </w:r>
      <w:bookmarkStart w:id="0" w:name="_GoBack"/>
      <w:bookmarkEnd w:id="0"/>
      <w:r w:rsidRPr="00AE089C">
        <w:rPr>
          <w:rFonts w:ascii="Arial" w:hAnsi="Arial" w:cs="Arial"/>
        </w:rPr>
        <w:t xml:space="preserve"> especiais cumprimentos ao Dr. José Cássio de Abreu.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E089C">
        <w:rPr>
          <w:rFonts w:ascii="Arial" w:hAnsi="Arial" w:cs="Arial"/>
        </w:rPr>
        <w:t>17 de agosto de 2016.</w:t>
      </w:r>
    </w:p>
    <w:p w:rsidR="00AE089C" w:rsidRDefault="00AE089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E089C" w:rsidRDefault="00AE089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E089C" w:rsidRDefault="00AE089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E089C" w:rsidRPr="00A34F2C" w:rsidRDefault="00AE089C" w:rsidP="00AE089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AE089C" w:rsidRPr="00A34F2C" w:rsidRDefault="00AE089C" w:rsidP="00AE089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AE089C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C1C" w:rsidRDefault="007B4C1C">
      <w:r>
        <w:separator/>
      </w:r>
    </w:p>
  </w:endnote>
  <w:endnote w:type="continuationSeparator" w:id="0">
    <w:p w:rsidR="007B4C1C" w:rsidRDefault="007B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C1C" w:rsidRDefault="007B4C1C">
      <w:r>
        <w:separator/>
      </w:r>
    </w:p>
  </w:footnote>
  <w:footnote w:type="continuationSeparator" w:id="0">
    <w:p w:rsidR="007B4C1C" w:rsidRDefault="007B4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CCEA4F" wp14:editId="7A45AE5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3E310C" wp14:editId="12EC735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411FCF2" wp14:editId="11217AB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C6CF400" wp14:editId="0AD98F1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7529508" wp14:editId="162C3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3981B770" wp14:editId="40670B1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B4C1C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AE089C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6A0A-D2EB-456D-8EF4-F64BEA53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2016-08-15T14:08:00Z</dcterms:created>
  <dcterms:modified xsi:type="dcterms:W3CDTF">2016-08-15T14:08:00Z</dcterms:modified>
</cp:coreProperties>
</file>