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26269">
        <w:rPr>
          <w:rFonts w:ascii="Arial" w:hAnsi="Arial" w:cs="Arial"/>
          <w:b/>
          <w:caps/>
          <w:sz w:val="28"/>
          <w:szCs w:val="28"/>
        </w:rPr>
        <w:t>131</w:t>
      </w:r>
      <w:r w:rsidR="0044000D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416098" w:rsidRPr="00BF791A" w:rsidTr="00367B5E">
        <w:trPr>
          <w:trHeight w:val="795"/>
        </w:trPr>
        <w:tc>
          <w:tcPr>
            <w:tcW w:w="1063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416098" w:rsidRPr="00BF791A" w:rsidRDefault="00367B5E" w:rsidP="00DF654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DF654D">
              <w:rPr>
                <w:rFonts w:ascii="Arial" w:hAnsi="Arial" w:cs="Arial"/>
                <w:sz w:val="20"/>
                <w:szCs w:val="20"/>
              </w:rPr>
              <w:t>CONLOJA – CONGREGAÇÃO DAS LOJAS MAÇÔNICAS DE JACAREÍ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do transcurso do Dia do Maçom, comemorado em 20 de agosto.</w:t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7B5E" w:rsidRPr="001743E5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b/>
          <w:sz w:val="22"/>
          <w:szCs w:val="22"/>
        </w:rPr>
        <w:t>REQUEREMOS</w:t>
      </w:r>
      <w:r w:rsidRPr="001743E5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Excelentíssimo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743E5">
          <w:rPr>
            <w:rFonts w:ascii="Arial" w:hAnsi="Arial" w:cs="Arial"/>
            <w:sz w:val="22"/>
            <w:szCs w:val="22"/>
          </w:rPr>
          <w:t>Senhor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Presidente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Casa</w:t>
        </w:r>
      </w:smartTag>
      <w:r w:rsidRPr="001743E5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formalidades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regimentais</w:t>
        </w:r>
      </w:smartTag>
      <w:r w:rsidRPr="001743E5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Ata</w:t>
        </w:r>
      </w:smartTag>
      <w:r w:rsidRPr="001743E5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trabalhos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Sessão</w:t>
        </w:r>
      </w:smartTag>
      <w:r w:rsidRPr="001743E5">
        <w:rPr>
          <w:rFonts w:ascii="Arial" w:hAnsi="Arial" w:cs="Arial"/>
          <w:sz w:val="22"/>
          <w:szCs w:val="22"/>
        </w:rPr>
        <w:t xml:space="preserve"> o registro de nossas congratulações</w:t>
      </w:r>
      <w:r w:rsidR="00367B5E" w:rsidRPr="001743E5">
        <w:rPr>
          <w:rFonts w:ascii="Arial" w:hAnsi="Arial" w:cs="Arial"/>
          <w:sz w:val="22"/>
          <w:szCs w:val="22"/>
        </w:rPr>
        <w:t xml:space="preserve"> </w:t>
      </w:r>
      <w:r w:rsidR="00DF654D">
        <w:rPr>
          <w:rFonts w:ascii="Arial" w:hAnsi="Arial" w:cs="Arial"/>
          <w:sz w:val="22"/>
          <w:szCs w:val="22"/>
        </w:rPr>
        <w:t>à</w:t>
      </w:r>
      <w:r w:rsidR="00DF654D" w:rsidRPr="00DF654D">
        <w:rPr>
          <w:rFonts w:ascii="Arial" w:hAnsi="Arial" w:cs="Arial"/>
          <w:sz w:val="22"/>
          <w:szCs w:val="22"/>
        </w:rPr>
        <w:t xml:space="preserve"> CONLOJA – CONGREGAÇÃO DAS LOJAS MAÇÔNICAS DE JACAREÍ por oportunidade do transcurso do Dia do Maçom, comemorado em 20 de agosto.</w:t>
      </w:r>
    </w:p>
    <w:p w:rsidR="00D112E2" w:rsidRDefault="00D112E2" w:rsidP="00D112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Baseando-nos em discurso proferido pelo então Senador Álvaro Dias no Senado Federal em homenagem ao “Dia dos Maçons”, procuramos sintetizar e adaptar informações que </w:t>
      </w:r>
      <w:proofErr w:type="gramStart"/>
      <w:r>
        <w:rPr>
          <w:rFonts w:ascii="Arial" w:hAnsi="Arial" w:cs="Arial"/>
          <w:sz w:val="22"/>
          <w:szCs w:val="22"/>
        </w:rPr>
        <w:t>possamos  levar</w:t>
      </w:r>
      <w:proofErr w:type="gramEnd"/>
      <w:r>
        <w:rPr>
          <w:rFonts w:ascii="Arial" w:hAnsi="Arial" w:cs="Arial"/>
          <w:sz w:val="22"/>
          <w:szCs w:val="22"/>
        </w:rPr>
        <w:t xml:space="preserve"> aos profanos, com o intuito de que estes venham a tomar conhecimentos essenciais para a formação de um conceito do que é a Maçonaria. Definimos a essência da Maçonaria como sendo uma “instituição essencialmente </w:t>
      </w:r>
      <w:proofErr w:type="spellStart"/>
      <w:r>
        <w:rPr>
          <w:rFonts w:ascii="Arial" w:hAnsi="Arial" w:cs="Arial"/>
          <w:sz w:val="22"/>
          <w:szCs w:val="22"/>
        </w:rPr>
        <w:t>iniciática</w:t>
      </w:r>
      <w:proofErr w:type="spellEnd"/>
      <w:r>
        <w:rPr>
          <w:rFonts w:ascii="Arial" w:hAnsi="Arial" w:cs="Arial"/>
          <w:sz w:val="22"/>
          <w:szCs w:val="22"/>
        </w:rPr>
        <w:t>, filosófica, filantrópica, progressista, evolucionista e não religiosa”, onde procura dar significado a certas coisas para muitas pessoas, não apenas para os maçons, mas também para os não maçons (profanos).</w:t>
      </w:r>
    </w:p>
    <w:p w:rsidR="00D112E2" w:rsidRDefault="00D112E2" w:rsidP="00D112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Alguém escreveu – e escreveu muito bem – que Maçonaria é gentileza em casa, honestidade nos negócios, lealdade no trabalho, cortesia na sociedade, compaixão e inquietação pelos doentes e infelizes, resistência às adversidades, ajuda aos fracos, perdão aos arrependidos, amor ao próximo e, acima de tudo, reverência e amor a Deus. </w:t>
      </w:r>
    </w:p>
    <w:p w:rsidR="00D112E2" w:rsidRDefault="00D112E2" w:rsidP="00D112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Diríamos que a Maçonaria é tudo isso e muito mais. A Maçonaria é uma filosofia de vida. Os ensinamentos da Maçonaria estão baseados em princípios éticos que são aceitáveis por todos os homens de bem. Entre seus preceitos figuram o entendimento e a caridade para toda a humanidade. Apesar de perseguida muitas vezes por monarcas e ditadores, a Ordem Maçônica tem perseverado em sua obra e a tem preservado.</w:t>
      </w:r>
    </w:p>
    <w:p w:rsidR="00D112E2" w:rsidRDefault="00D112E2" w:rsidP="00D112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Maçonaria proclama, orgulhosamente, que é composta por homens que estão comprometidos a estender amor fraternal e afeição a todos, em qualquer lugar, sem interferir nas crenças de qualquer homem, sejam religiosas ou leigas, sem buscar obter vantagens para seus membros, do ponto de vista profissional ou político. </w:t>
      </w:r>
    </w:p>
    <w:p w:rsidR="00D112E2" w:rsidRDefault="00D112E2" w:rsidP="00D112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112E2" w:rsidRDefault="00D112E2" w:rsidP="00D112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112E2" w:rsidRDefault="00D112E2" w:rsidP="00D112E2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ascii="Arial" w:hAnsi="Arial" w:cs="Arial"/>
          <w:b/>
          <w:caps/>
          <w:sz w:val="28"/>
          <w:szCs w:val="28"/>
        </w:rPr>
        <w:t xml:space="preserve"> nº 1311</w:t>
      </w: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fldChar w:fldCharType="begin"/>
      </w:r>
      <w:r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D112E2" w:rsidRDefault="00D112E2" w:rsidP="00D112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112E2" w:rsidRDefault="00D112E2" w:rsidP="00D112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Maçonaria é uma ordem universal, formada por homens de todas as raças, credos, nacionalidades, acolhidos por iniciação e congregação em lojas, das quais por métodos ou meios racionais, auxiliados por símbolos e alegorias, estudam e trabalham para a construção da sociedade humana. </w:t>
      </w:r>
    </w:p>
    <w:p w:rsidR="00D112E2" w:rsidRDefault="00D112E2" w:rsidP="00D112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Maçonaria é fundada no amor fraternal, na esperança de que com o amor a Deus, à pátria, à família e ao próximo, com tolerância, virtude e sabedoria, com a constante, livre investigação da verdade, com o progresso do conhecimento humano, das ciências e das artes, sob a tríade liberdade, igualdade e fraternidade, dentro dos princípios da razão e da justiça, o mundo alcance a felicidade geral e a paz universal.</w:t>
      </w:r>
    </w:p>
    <w:p w:rsidR="00D112E2" w:rsidRDefault="00D112E2" w:rsidP="00D112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Ressaltamos alguns postulados proclamados pela Maçonaria, que é a do dever de nortear a sociedade, principalmente os governos e os governantes: lutar pelo princípio da equidade, dando a cada um o que for justo, de acordo com sua capacidade, obras e méritos; defender os direitos e as garantias individuais; considerar o trabalho lícito e digno como dever primordial do homem; exigir tolerância para com toda forma de manifestação de consciência, de religião ou de filosofia, cujos objetivos sejam os de conquistar a verdade, a moral, a paz e a ordem social. </w:t>
      </w:r>
    </w:p>
    <w:p w:rsidR="00D112E2" w:rsidRDefault="00D112E2" w:rsidP="00D112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Certamente a Maçonaria será sempre resistência a qualquer tentativa de escalada autoritária, a qualquer manifestação de vocação autoritária por parte dos nossos governantes, pois os princípios basilares da Maçonaria são: verdade, tolerância, amor fraternal, e têm sido trançados no tecido das sociedades, das culturas e da própria humanidade. </w:t>
      </w:r>
    </w:p>
    <w:p w:rsidR="00D112E2" w:rsidRDefault="00D112E2" w:rsidP="00D112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fim</w:t>
        </w:r>
      </w:smartTag>
      <w:r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respeitosamente</w:t>
        </w:r>
      </w:smartTag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REQUEREMOS</w:t>
      </w:r>
      <w:r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Presidência</w:t>
        </w:r>
      </w:smartTag>
      <w:r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Casa</w:t>
        </w:r>
      </w:smartTag>
      <w:r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providências</w:t>
        </w:r>
      </w:smartTag>
      <w:r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habituais</w:t>
        </w:r>
      </w:smartTag>
      <w:r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para</w:t>
        </w:r>
      </w:smartTag>
      <w:r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divulgação</w:t>
        </w:r>
      </w:smartTag>
      <w:r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presente</w:t>
        </w:r>
      </w:smartTag>
      <w:r>
        <w:rPr>
          <w:rFonts w:ascii="Arial" w:hAnsi="Arial" w:cs="Arial"/>
          <w:sz w:val="22"/>
          <w:szCs w:val="22"/>
        </w:rPr>
        <w:t xml:space="preserve"> manifestação.</w:t>
      </w:r>
    </w:p>
    <w:p w:rsidR="00D112E2" w:rsidRDefault="00D112E2" w:rsidP="00D112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112E2" w:rsidRDefault="00D112E2" w:rsidP="00D112E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>
          <w:rPr>
            <w:rFonts w:ascii="Arial" w:hAnsi="Arial" w:cs="Arial"/>
            <w:sz w:val="22"/>
            <w:szCs w:val="22"/>
          </w:rPr>
          <w:t>Sala</w:t>
        </w:r>
      </w:smartTag>
      <w:r>
        <w:rPr>
          <w:rFonts w:ascii="Arial" w:hAnsi="Arial" w:cs="Arial"/>
          <w:sz w:val="22"/>
          <w:szCs w:val="22"/>
        </w:rPr>
        <w:t xml:space="preserve"> das Sessões, 17 de agosto de 2016.</w:t>
      </w:r>
    </w:p>
    <w:p w:rsidR="00D112E2" w:rsidRDefault="00D112E2" w:rsidP="00D112E2">
      <w:pPr>
        <w:spacing w:line="360" w:lineRule="auto"/>
        <w:rPr>
          <w:rFonts w:ascii="Arial" w:hAnsi="Arial" w:cs="Arial"/>
          <w:sz w:val="22"/>
          <w:szCs w:val="22"/>
        </w:rPr>
      </w:pPr>
    </w:p>
    <w:p w:rsidR="00D112E2" w:rsidRDefault="00D112E2" w:rsidP="00D112E2">
      <w:pPr>
        <w:spacing w:line="360" w:lineRule="auto"/>
        <w:rPr>
          <w:rFonts w:ascii="Arial" w:hAnsi="Arial" w:cs="Arial"/>
          <w:sz w:val="22"/>
          <w:szCs w:val="22"/>
        </w:rPr>
      </w:pPr>
    </w:p>
    <w:p w:rsidR="00D112E2" w:rsidRDefault="00D112E2" w:rsidP="00D112E2">
      <w:pPr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EDGARD SASAKI</w:t>
      </w:r>
    </w:p>
    <w:p w:rsidR="00D112E2" w:rsidRDefault="00D112E2" w:rsidP="00D112E2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Vereador - PSDC</w:t>
      </w:r>
    </w:p>
    <w:p w:rsidR="00D112E2" w:rsidRDefault="00D112E2" w:rsidP="00D112E2">
      <w:pPr>
        <w:spacing w:line="360" w:lineRule="auto"/>
        <w:rPr>
          <w:rFonts w:ascii="Arial" w:hAnsi="Arial" w:cs="Arial"/>
          <w:sz w:val="22"/>
          <w:szCs w:val="22"/>
        </w:rPr>
      </w:pPr>
    </w:p>
    <w:p w:rsidR="00127995" w:rsidRPr="001743E5" w:rsidRDefault="00127995" w:rsidP="00416098">
      <w:pPr>
        <w:rPr>
          <w:sz w:val="22"/>
          <w:szCs w:val="22"/>
        </w:rPr>
      </w:pPr>
    </w:p>
    <w:sectPr w:rsidR="00127995" w:rsidRPr="001743E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DA9" w:rsidRDefault="00F00DA9">
      <w:r>
        <w:separator/>
      </w:r>
    </w:p>
  </w:endnote>
  <w:endnote w:type="continuationSeparator" w:id="0">
    <w:p w:rsidR="00F00DA9" w:rsidRDefault="00F0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DA9" w:rsidRDefault="00F00DA9">
      <w:r>
        <w:separator/>
      </w:r>
    </w:p>
  </w:footnote>
  <w:footnote w:type="continuationSeparator" w:id="0">
    <w:p w:rsidR="00F00DA9" w:rsidRDefault="00F00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743E5"/>
    <w:rsid w:val="00181CD2"/>
    <w:rsid w:val="001C53B8"/>
    <w:rsid w:val="001F13C3"/>
    <w:rsid w:val="00204ED7"/>
    <w:rsid w:val="0020726D"/>
    <w:rsid w:val="00253C82"/>
    <w:rsid w:val="0028154F"/>
    <w:rsid w:val="002A7434"/>
    <w:rsid w:val="002C4B2B"/>
    <w:rsid w:val="002C51C7"/>
    <w:rsid w:val="002E0B63"/>
    <w:rsid w:val="002F02DB"/>
    <w:rsid w:val="00323F0F"/>
    <w:rsid w:val="00326269"/>
    <w:rsid w:val="00335369"/>
    <w:rsid w:val="00367B5E"/>
    <w:rsid w:val="00397FF3"/>
    <w:rsid w:val="00412795"/>
    <w:rsid w:val="00416098"/>
    <w:rsid w:val="00436674"/>
    <w:rsid w:val="0044000D"/>
    <w:rsid w:val="00487D64"/>
    <w:rsid w:val="00493115"/>
    <w:rsid w:val="004C2D7F"/>
    <w:rsid w:val="004E46DA"/>
    <w:rsid w:val="004F1FA8"/>
    <w:rsid w:val="004F39E9"/>
    <w:rsid w:val="00505FD8"/>
    <w:rsid w:val="0052347A"/>
    <w:rsid w:val="00564368"/>
    <w:rsid w:val="00574113"/>
    <w:rsid w:val="005775D2"/>
    <w:rsid w:val="005B3D21"/>
    <w:rsid w:val="005C3938"/>
    <w:rsid w:val="005E138D"/>
    <w:rsid w:val="005E176E"/>
    <w:rsid w:val="00604FB7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B5EBA"/>
    <w:rsid w:val="007F3A41"/>
    <w:rsid w:val="007F75CA"/>
    <w:rsid w:val="0080197E"/>
    <w:rsid w:val="00827AB6"/>
    <w:rsid w:val="00877E50"/>
    <w:rsid w:val="00887927"/>
    <w:rsid w:val="008909A4"/>
    <w:rsid w:val="008A0EB2"/>
    <w:rsid w:val="008D0AFE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145E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12E2"/>
    <w:rsid w:val="00D14EB1"/>
    <w:rsid w:val="00D2072E"/>
    <w:rsid w:val="00D3483F"/>
    <w:rsid w:val="00DB48F6"/>
    <w:rsid w:val="00DD1A6A"/>
    <w:rsid w:val="00DF654D"/>
    <w:rsid w:val="00E11F92"/>
    <w:rsid w:val="00E14F37"/>
    <w:rsid w:val="00E3022D"/>
    <w:rsid w:val="00E56AF8"/>
    <w:rsid w:val="00E86C30"/>
    <w:rsid w:val="00E90C30"/>
    <w:rsid w:val="00EB04D6"/>
    <w:rsid w:val="00ED2065"/>
    <w:rsid w:val="00F00DA9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</TotalTime>
  <Pages>2</Pages>
  <Words>628</Words>
  <Characters>3392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2016-08-16T13:49:00Z</dcterms:created>
  <dcterms:modified xsi:type="dcterms:W3CDTF">2016-08-16T18:30:00Z</dcterms:modified>
</cp:coreProperties>
</file>