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26269">
        <w:rPr>
          <w:rFonts w:ascii="Arial" w:hAnsi="Arial" w:cs="Arial"/>
          <w:b/>
          <w:caps/>
          <w:sz w:val="28"/>
          <w:szCs w:val="28"/>
        </w:rPr>
        <w:t>131</w:t>
      </w:r>
      <w:r w:rsidR="00F33C08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16098" w:rsidRPr="00BF791A" w:rsidTr="00367B5E">
        <w:trPr>
          <w:trHeight w:val="795"/>
        </w:trPr>
        <w:tc>
          <w:tcPr>
            <w:tcW w:w="1063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16098" w:rsidRPr="00BF791A" w:rsidRDefault="00367B5E" w:rsidP="00F33C0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F33C08">
              <w:rPr>
                <w:rFonts w:ascii="Arial" w:hAnsi="Arial" w:cs="Arial"/>
                <w:sz w:val="20"/>
                <w:szCs w:val="20"/>
              </w:rPr>
              <w:t>Loja Maçônica ARLS INTEGRIDADE E JUSTIÇA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do transcurso do Dia do Maçom, comemorado em 20 de agosto.</w:t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7B5E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b/>
          <w:sz w:val="22"/>
          <w:szCs w:val="22"/>
        </w:rPr>
        <w:t>REQUEREMOS</w:t>
      </w:r>
      <w:r w:rsidRPr="001743E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Excelentíssimo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Senhor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Presidente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Casa</w:t>
        </w:r>
      </w:smartTag>
      <w:r w:rsidRPr="001743E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formalidades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regimentais</w:t>
        </w:r>
      </w:smartTag>
      <w:r w:rsidRPr="001743E5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Ata</w:t>
        </w:r>
      </w:smartTag>
      <w:r w:rsidRPr="001743E5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trabalhos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Sessão</w:t>
        </w:r>
      </w:smartTag>
      <w:r w:rsidRPr="001743E5">
        <w:rPr>
          <w:rFonts w:ascii="Arial" w:hAnsi="Arial" w:cs="Arial"/>
          <w:sz w:val="22"/>
          <w:szCs w:val="22"/>
        </w:rPr>
        <w:t xml:space="preserve"> o registro de nossas congratulações</w:t>
      </w:r>
      <w:r w:rsidR="00367B5E" w:rsidRPr="001743E5">
        <w:rPr>
          <w:rFonts w:ascii="Arial" w:hAnsi="Arial" w:cs="Arial"/>
          <w:sz w:val="22"/>
          <w:szCs w:val="22"/>
        </w:rPr>
        <w:t xml:space="preserve"> </w:t>
      </w:r>
      <w:r w:rsidR="00DF654D">
        <w:rPr>
          <w:rFonts w:ascii="Arial" w:hAnsi="Arial" w:cs="Arial"/>
          <w:sz w:val="22"/>
          <w:szCs w:val="22"/>
        </w:rPr>
        <w:t>à</w:t>
      </w:r>
      <w:r w:rsidR="00DF654D" w:rsidRPr="00DF654D">
        <w:rPr>
          <w:rFonts w:ascii="Arial" w:hAnsi="Arial" w:cs="Arial"/>
          <w:sz w:val="22"/>
          <w:szCs w:val="22"/>
        </w:rPr>
        <w:t xml:space="preserve"> </w:t>
      </w:r>
      <w:r w:rsidR="00264527" w:rsidRPr="00264527">
        <w:rPr>
          <w:rFonts w:ascii="Arial" w:hAnsi="Arial" w:cs="Arial"/>
          <w:sz w:val="22"/>
          <w:szCs w:val="22"/>
        </w:rPr>
        <w:t xml:space="preserve">Loja Maçônica ARLS INTEGRIDADE E JUSTIÇA </w:t>
      </w:r>
      <w:r w:rsidR="00DF654D" w:rsidRPr="00DF654D">
        <w:rPr>
          <w:rFonts w:ascii="Arial" w:hAnsi="Arial" w:cs="Arial"/>
          <w:sz w:val="22"/>
          <w:szCs w:val="22"/>
        </w:rPr>
        <w:t>por oportunidade do transcurso do Dia do Maçom, comemorado em 20 de agosto.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Baseando-nos em discurso proferido pelo então Senador Álvaro Dias no Senado Federal em homenagem ao “Dia dos Maçons”, procuramos sintetizar e adaptar informações que </w:t>
      </w:r>
      <w:proofErr w:type="gramStart"/>
      <w:r>
        <w:rPr>
          <w:rFonts w:ascii="Arial" w:hAnsi="Arial" w:cs="Arial"/>
          <w:sz w:val="22"/>
          <w:szCs w:val="22"/>
        </w:rPr>
        <w:t>possamos  levar</w:t>
      </w:r>
      <w:proofErr w:type="gramEnd"/>
      <w:r>
        <w:rPr>
          <w:rFonts w:ascii="Arial" w:hAnsi="Arial" w:cs="Arial"/>
          <w:sz w:val="22"/>
          <w:szCs w:val="22"/>
        </w:rPr>
        <w:t xml:space="preserve"> aos profanos, com o intuito de que estes venham a tomar conhecimentos essenciais para a formação de um conceito do que é a Maçonaria. Definimos a essência da Maçonaria como sendo uma “instituição essencialmente </w:t>
      </w:r>
      <w:proofErr w:type="spellStart"/>
      <w:r>
        <w:rPr>
          <w:rFonts w:ascii="Arial" w:hAnsi="Arial" w:cs="Arial"/>
          <w:sz w:val="22"/>
          <w:szCs w:val="22"/>
        </w:rPr>
        <w:t>iniciática</w:t>
      </w:r>
      <w:proofErr w:type="spellEnd"/>
      <w:r>
        <w:rPr>
          <w:rFonts w:ascii="Arial" w:hAnsi="Arial" w:cs="Arial"/>
          <w:sz w:val="22"/>
          <w:szCs w:val="22"/>
        </w:rPr>
        <w:t>, filosófica, filantrópica, progressista, evolucionista e não religiosa”, onde procura dar significado a certas coisas para muitas pessoas, não apenas para os maçons, mas também para os não maçons (profanos).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Alguém escreveu – e escreveu muito bem – que Maçonaria é gentileza em casa, honestidade nos negócios, lealdade no trabalho, cortesia na sociedade, compaixão e inquietação pelos doentes e infelizes, resistência às adversidades, ajuda aos fracos, perdão aos arrependidos, amor ao próximo e, acima de tudo, reverência e amor a Deus. 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Diríamos que a Maçonaria é tudo isso e muito mais. A Maçonaria é uma filosofia de vida. Os ensinamentos da Maçonaria estão baseados em princípios éticos que são aceitáveis por todos os homens de bem. Entre seus preceitos figuram o entendimento e a caridade para toda a humanidade. Apesar de perseguida muitas vezes por monarcas e ditadores, a Ordem Maçônica tem perseverado em sua obra e a tem preservado.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proclama, orgulhosamente, que é composta por homens que estão comprometidos a estender amor fraternal e afeição a todos, em qualquer lugar, sem interferir nas crenças de qualquer homem, sejam religiosas ou leigas, sem buscar obter vantagens para seus membros, do ponto de vista profissional ou político. 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83C88" w:rsidRDefault="00A83C88" w:rsidP="00A83C88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1312</w:t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é uma ordem universal, formada por homens de todas as raças, credos, nacionalidades, acolhidos por iniciação e congregação em lojas, das quais por métodos ou meios racionais, auxiliados por símbolos e alegorias, estudam e trabalham para a construção da sociedade humana. 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Maçonaria é fundada no amor fraternal, na esperança de que com o amor a Deus, à pátria, à família e ao próximo, com tolerância, virtude e sabedoria, com a constante, livre investigação da verdade, com o progresso do conhecimento humano, das ciências e das artes, sob a tríade liberdade, igualdade e fraternidade, dentro dos princípios da razão e da justiça, o mundo alcance a felicidade geral e a paz universal.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Ressaltamos alguns postulados proclamados pela Maçonaria, que é a do dever de nortear a sociedade, principalmente os governos e os governantes: lutar pelo princípio da equidade, dando a cada um o que for justo, de acordo com sua capacidade, obras e méritos; defender os direitos e as garantias individuais; considerar o trabalho lícito e digno como dever primordial do homem; exigir tolerância para com toda forma de manifestação de consciência, de religião ou de filosofia, cujos objetivos sejam os de conquistar a verdade, a moral, a paz e a ordem social. 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Certamente a Maçonaria será sempre resistência a qualquer tentativa de escalada autoritária, a qualquer manifestação de vocação autoritária por parte dos nossos governantes, pois os princípios basilares da Maçonaria são: verdade, tolerância, amor fraternal, e têm sido trançados no tecido das sociedades, das culturas e da própria humanidade. 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fim</w:t>
        </w:r>
      </w:smartTag>
      <w:r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respeitosamente</w:t>
        </w:r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REQUEREMOS</w:t>
      </w:r>
      <w:r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Presidência</w:t>
        </w:r>
      </w:smartTag>
      <w:r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Casa</w:t>
        </w:r>
      </w:smartTag>
      <w:r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providências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habituais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para</w:t>
        </w:r>
      </w:smartTag>
      <w:r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divulgação</w:t>
        </w:r>
      </w:smartTag>
      <w:r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presente</w:t>
        </w:r>
      </w:smartTag>
      <w:r>
        <w:rPr>
          <w:rFonts w:ascii="Arial" w:hAnsi="Arial" w:cs="Arial"/>
          <w:sz w:val="22"/>
          <w:szCs w:val="22"/>
        </w:rPr>
        <w:t xml:space="preserve"> manifestação.</w:t>
      </w:r>
    </w:p>
    <w:p w:rsidR="00A83C88" w:rsidRDefault="00A83C88" w:rsidP="00A83C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83C88" w:rsidRDefault="00A83C88" w:rsidP="00A83C8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>
          <w:rPr>
            <w:rFonts w:ascii="Arial" w:hAnsi="Arial" w:cs="Arial"/>
            <w:sz w:val="22"/>
            <w:szCs w:val="22"/>
          </w:rPr>
          <w:t>Sala</w:t>
        </w:r>
      </w:smartTag>
      <w:r>
        <w:rPr>
          <w:rFonts w:ascii="Arial" w:hAnsi="Arial" w:cs="Arial"/>
          <w:sz w:val="22"/>
          <w:szCs w:val="22"/>
        </w:rPr>
        <w:t xml:space="preserve"> das Sessões, 17 de agosto de 2016.</w:t>
      </w:r>
    </w:p>
    <w:p w:rsidR="00A83C88" w:rsidRDefault="00A83C88" w:rsidP="00A83C88">
      <w:pPr>
        <w:spacing w:line="360" w:lineRule="auto"/>
        <w:rPr>
          <w:rFonts w:ascii="Arial" w:hAnsi="Arial" w:cs="Arial"/>
          <w:sz w:val="22"/>
          <w:szCs w:val="22"/>
        </w:rPr>
      </w:pPr>
    </w:p>
    <w:p w:rsidR="00A83C88" w:rsidRDefault="00A83C88" w:rsidP="00A83C88">
      <w:pPr>
        <w:spacing w:line="360" w:lineRule="auto"/>
        <w:rPr>
          <w:rFonts w:ascii="Arial" w:hAnsi="Arial" w:cs="Arial"/>
          <w:sz w:val="22"/>
          <w:szCs w:val="22"/>
        </w:rPr>
      </w:pPr>
    </w:p>
    <w:p w:rsidR="00A83C88" w:rsidRDefault="00A83C88" w:rsidP="00A83C88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EDGARD SASAKI</w:t>
      </w:r>
    </w:p>
    <w:p w:rsidR="00A83C88" w:rsidRDefault="00A83C88" w:rsidP="00A83C88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Vereador - PSDC</w:t>
      </w:r>
    </w:p>
    <w:p w:rsidR="00A83C88" w:rsidRDefault="00A83C88" w:rsidP="00A83C88">
      <w:pPr>
        <w:spacing w:line="360" w:lineRule="auto"/>
        <w:rPr>
          <w:rFonts w:ascii="Arial" w:hAnsi="Arial" w:cs="Arial"/>
          <w:sz w:val="22"/>
          <w:szCs w:val="22"/>
        </w:rPr>
      </w:pPr>
    </w:p>
    <w:p w:rsidR="00127995" w:rsidRPr="001743E5" w:rsidRDefault="00127995" w:rsidP="00416098">
      <w:pPr>
        <w:rPr>
          <w:sz w:val="22"/>
          <w:szCs w:val="22"/>
        </w:rPr>
      </w:pPr>
    </w:p>
    <w:sectPr w:rsidR="00127995" w:rsidRPr="001743E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649" w:rsidRDefault="006E2649">
      <w:r>
        <w:separator/>
      </w:r>
    </w:p>
  </w:endnote>
  <w:endnote w:type="continuationSeparator" w:id="0">
    <w:p w:rsidR="006E2649" w:rsidRDefault="006E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649" w:rsidRDefault="006E2649">
      <w:r>
        <w:separator/>
      </w:r>
    </w:p>
  </w:footnote>
  <w:footnote w:type="continuationSeparator" w:id="0">
    <w:p w:rsidR="006E2649" w:rsidRDefault="006E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743E5"/>
    <w:rsid w:val="00181CD2"/>
    <w:rsid w:val="001C53B8"/>
    <w:rsid w:val="001F13C3"/>
    <w:rsid w:val="00204ED7"/>
    <w:rsid w:val="0020726D"/>
    <w:rsid w:val="00253C82"/>
    <w:rsid w:val="00264527"/>
    <w:rsid w:val="0028154F"/>
    <w:rsid w:val="002A7434"/>
    <w:rsid w:val="002C4B2B"/>
    <w:rsid w:val="002C51C7"/>
    <w:rsid w:val="002E0B63"/>
    <w:rsid w:val="002F02DB"/>
    <w:rsid w:val="00323F0F"/>
    <w:rsid w:val="00326269"/>
    <w:rsid w:val="00335369"/>
    <w:rsid w:val="00367B5E"/>
    <w:rsid w:val="00397FF3"/>
    <w:rsid w:val="00412795"/>
    <w:rsid w:val="00416098"/>
    <w:rsid w:val="00436674"/>
    <w:rsid w:val="0044000D"/>
    <w:rsid w:val="00487D64"/>
    <w:rsid w:val="00493115"/>
    <w:rsid w:val="004C2D7F"/>
    <w:rsid w:val="004D685D"/>
    <w:rsid w:val="004E46DA"/>
    <w:rsid w:val="004F1FA8"/>
    <w:rsid w:val="004F39E9"/>
    <w:rsid w:val="00505FD8"/>
    <w:rsid w:val="0052347A"/>
    <w:rsid w:val="00564368"/>
    <w:rsid w:val="00574113"/>
    <w:rsid w:val="005775D2"/>
    <w:rsid w:val="005B3D21"/>
    <w:rsid w:val="005C3938"/>
    <w:rsid w:val="005E138D"/>
    <w:rsid w:val="005E176E"/>
    <w:rsid w:val="00624472"/>
    <w:rsid w:val="0064014E"/>
    <w:rsid w:val="006426AE"/>
    <w:rsid w:val="00681021"/>
    <w:rsid w:val="006824E1"/>
    <w:rsid w:val="00682E6E"/>
    <w:rsid w:val="0069312F"/>
    <w:rsid w:val="006B0B8E"/>
    <w:rsid w:val="006D6F7D"/>
    <w:rsid w:val="006E2649"/>
    <w:rsid w:val="006E7E66"/>
    <w:rsid w:val="006F56D5"/>
    <w:rsid w:val="00715F74"/>
    <w:rsid w:val="00725E66"/>
    <w:rsid w:val="0073407F"/>
    <w:rsid w:val="0074362B"/>
    <w:rsid w:val="00761E46"/>
    <w:rsid w:val="00775A1B"/>
    <w:rsid w:val="007B5EBA"/>
    <w:rsid w:val="007F3A41"/>
    <w:rsid w:val="007F75CA"/>
    <w:rsid w:val="0080197E"/>
    <w:rsid w:val="00827AB6"/>
    <w:rsid w:val="00877E50"/>
    <w:rsid w:val="00887927"/>
    <w:rsid w:val="008909A4"/>
    <w:rsid w:val="008A0EB2"/>
    <w:rsid w:val="008D0AFE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83C88"/>
    <w:rsid w:val="00A92CB9"/>
    <w:rsid w:val="00A944DF"/>
    <w:rsid w:val="00AC4931"/>
    <w:rsid w:val="00AC712C"/>
    <w:rsid w:val="00AE2967"/>
    <w:rsid w:val="00B062A3"/>
    <w:rsid w:val="00B145E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D1A6A"/>
    <w:rsid w:val="00DF654D"/>
    <w:rsid w:val="00E11F92"/>
    <w:rsid w:val="00E14F37"/>
    <w:rsid w:val="00E3022D"/>
    <w:rsid w:val="00E56AF8"/>
    <w:rsid w:val="00E86C30"/>
    <w:rsid w:val="00E90C30"/>
    <w:rsid w:val="00EB04D6"/>
    <w:rsid w:val="00ED2065"/>
    <w:rsid w:val="00F27895"/>
    <w:rsid w:val="00F33C08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3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2</Pages>
  <Words>624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2016-08-16T13:51:00Z</dcterms:created>
  <dcterms:modified xsi:type="dcterms:W3CDTF">2016-08-16T18:31:00Z</dcterms:modified>
</cp:coreProperties>
</file>