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11D27">
        <w:rPr>
          <w:rFonts w:ascii="Arial" w:hAnsi="Arial" w:cs="Arial"/>
          <w:b/>
          <w:caps/>
          <w:sz w:val="28"/>
          <w:szCs w:val="28"/>
        </w:rPr>
        <w:t>1324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51DA3" w:rsidP="00951DA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DA3">
              <w:rPr>
                <w:rFonts w:ascii="Arial" w:hAnsi="Arial" w:cs="Arial"/>
                <w:sz w:val="20"/>
                <w:szCs w:val="20"/>
              </w:rPr>
              <w:t>Refere-se à falta de pavimentação na Rua São Paulo, na Rua Amazonas, na Rua Ceará, na Rua Rio Grande do Sul, na Rua Sergipe</w:t>
            </w:r>
            <w:r w:rsidRPr="00951DA3">
              <w:rPr>
                <w:rFonts w:ascii="Arial" w:hAnsi="Arial" w:cs="Arial"/>
                <w:sz w:val="20"/>
                <w:szCs w:val="20"/>
              </w:rPr>
              <w:t>, na Travessa Amazonas</w:t>
            </w:r>
            <w:r w:rsidRPr="00951DA3">
              <w:rPr>
                <w:rFonts w:ascii="Arial" w:hAnsi="Arial" w:cs="Arial"/>
                <w:sz w:val="20"/>
                <w:szCs w:val="20"/>
              </w:rPr>
              <w:t xml:space="preserve"> e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1DA3">
              <w:rPr>
                <w:rFonts w:ascii="Arial" w:hAnsi="Arial" w:cs="Arial"/>
                <w:sz w:val="20"/>
                <w:szCs w:val="20"/>
              </w:rPr>
              <w:t xml:space="preserve">Travessa São José, localizadas no Bairro Rio </w:t>
            </w:r>
            <w:proofErr w:type="gramStart"/>
            <w:r w:rsidRPr="00951DA3">
              <w:rPr>
                <w:rFonts w:ascii="Arial" w:hAnsi="Arial" w:cs="Arial"/>
                <w:sz w:val="20"/>
                <w:szCs w:val="20"/>
              </w:rPr>
              <w:t>Comprido.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51DA3" w:rsidRPr="00951DA3" w:rsidRDefault="00951DA3" w:rsidP="00951DA3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 xml:space="preserve">Este Vereador tem recebido diversas reclamações de moradores das seguintes vias do Bairro </w:t>
      </w:r>
      <w:bookmarkStart w:id="0" w:name="_GoBack"/>
      <w:bookmarkEnd w:id="0"/>
      <w:r w:rsidRPr="00951DA3">
        <w:rPr>
          <w:rFonts w:ascii="Arial" w:hAnsi="Arial" w:cs="Arial"/>
        </w:rPr>
        <w:t>Rio Comprido: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Rua São Paulo;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Rua Amazonas;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Rua Ceará;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Rua Rio Grande do Sul;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Rua Sergipe;</w:t>
      </w:r>
    </w:p>
    <w:p w:rsidR="00951DA3" w:rsidRPr="00951DA3" w:rsidRDefault="00951DA3" w:rsidP="00951DA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 xml:space="preserve">• Travessa Amazonas; </w:t>
      </w:r>
      <w:proofErr w:type="gramStart"/>
      <w:r w:rsidRPr="00951DA3">
        <w:rPr>
          <w:rFonts w:ascii="Arial" w:hAnsi="Arial" w:cs="Arial"/>
          <w:b/>
        </w:rPr>
        <w:t>e</w:t>
      </w:r>
      <w:proofErr w:type="gramEnd"/>
    </w:p>
    <w:p w:rsidR="00951DA3" w:rsidRPr="00951DA3" w:rsidRDefault="00951DA3" w:rsidP="00AC5F05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  <w:b/>
        </w:rPr>
      </w:pPr>
      <w:r w:rsidRPr="00951DA3">
        <w:rPr>
          <w:rFonts w:ascii="Arial" w:hAnsi="Arial" w:cs="Arial"/>
          <w:b/>
        </w:rPr>
        <w:t>• Travessa São José.</w:t>
      </w:r>
    </w:p>
    <w:p w:rsidR="00951DA3" w:rsidRDefault="00951DA3" w:rsidP="00AC5F05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 xml:space="preserve">Os munícipes relatam que </w:t>
      </w:r>
      <w:r>
        <w:rPr>
          <w:rFonts w:ascii="Arial" w:hAnsi="Arial" w:cs="Arial"/>
        </w:rPr>
        <w:t>algum</w:t>
      </w:r>
      <w:r w:rsidRPr="00951DA3">
        <w:rPr>
          <w:rFonts w:ascii="Arial" w:hAnsi="Arial" w:cs="Arial"/>
        </w:rPr>
        <w:t>as ruas do bairro foram pavimentadas, sendo que as demais ficaram sem pavimentação e em péssimo estado de conservação, com muitos buracos e poeira</w:t>
      </w:r>
      <w:r w:rsidR="00AC5F05">
        <w:rPr>
          <w:rFonts w:ascii="Arial" w:hAnsi="Arial" w:cs="Arial"/>
        </w:rPr>
        <w:t>, conforme ilustrado nas fotos anexas.</w:t>
      </w:r>
      <w:r w:rsidRPr="00951DA3">
        <w:rPr>
          <w:rFonts w:ascii="Arial" w:hAnsi="Arial" w:cs="Arial"/>
        </w:rPr>
        <w:t xml:space="preserve"> </w:t>
      </w:r>
      <w:r w:rsidR="00AC5F05">
        <w:rPr>
          <w:rFonts w:ascii="Arial" w:hAnsi="Arial" w:cs="Arial"/>
        </w:rPr>
        <w:t>Tal situação</w:t>
      </w:r>
      <w:r w:rsidRPr="00951DA3">
        <w:rPr>
          <w:rFonts w:ascii="Arial" w:hAnsi="Arial" w:cs="Arial"/>
        </w:rPr>
        <w:t xml:space="preserve"> causa sérios transtornos aos moradores, danificando os carros e motos que transitam por esses locais.</w:t>
      </w:r>
    </w:p>
    <w:p w:rsidR="00951DA3" w:rsidRPr="00951DA3" w:rsidRDefault="00951DA3" w:rsidP="00AC5F05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>Além disso, ambulâncias, caminhões da coleta seletiva, idosos, crianças, cadeirantes e ciclistas sentem-se extremamente prejudicados com as precárias condições destas vias. Salientamos ainda que, quando chove, as ruas ficam praticamente intransitáveis, devido ao acúmulo de lama e ao aumento no número de buracos.</w:t>
      </w:r>
    </w:p>
    <w:p w:rsidR="00F65C85" w:rsidRPr="00E27482" w:rsidRDefault="00951DA3" w:rsidP="00951DA3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>Diante do exposto,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951DA3" w:rsidRPr="00951DA3" w:rsidRDefault="00951DA3" w:rsidP="00951DA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lastRenderedPageBreak/>
        <w:t>Por qual motivo as referidas vias não foram contempladas com a pavimentação?</w:t>
      </w:r>
    </w:p>
    <w:p w:rsidR="00951DA3" w:rsidRPr="00951DA3" w:rsidRDefault="00951DA3" w:rsidP="00951DA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>Existe algum cronograma para a pavimentação dessas ruas e travessas?</w:t>
      </w:r>
    </w:p>
    <w:p w:rsidR="00EA03BD" w:rsidRPr="00E27482" w:rsidRDefault="00951DA3" w:rsidP="00951DA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951DA3">
        <w:rPr>
          <w:rFonts w:ascii="Arial" w:hAnsi="Arial" w:cs="Arial"/>
        </w:rPr>
        <w:t>Caso positivo, qual a data prevista?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51DA3">
        <w:rPr>
          <w:rFonts w:ascii="Arial" w:hAnsi="Arial" w:cs="Arial"/>
        </w:rPr>
        <w:t>17 de agosto de 2016.</w:t>
      </w:r>
    </w:p>
    <w:p w:rsidR="00951DA3" w:rsidRDefault="00951DA3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51DA3" w:rsidRDefault="00951DA3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51DA3" w:rsidRDefault="00951DA3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C5F05" w:rsidRPr="00A34F2C" w:rsidRDefault="00AC5F05" w:rsidP="00AC5F0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C5F05" w:rsidRDefault="00AC5F05" w:rsidP="00AC5F0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AC5F05" w:rsidRDefault="00AC5F05" w:rsidP="00AC5F05">
      <w:pPr>
        <w:jc w:val="center"/>
        <w:rPr>
          <w:rFonts w:ascii="Arial" w:hAnsi="Arial" w:cs="Arial"/>
        </w:rPr>
      </w:pPr>
    </w:p>
    <w:p w:rsidR="00AC5F05" w:rsidRDefault="00AC5F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C5F05" w:rsidRDefault="00AC5F05" w:rsidP="00AC5F05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2880000" cy="1918800"/>
            <wp:effectExtent l="0" t="0" r="0" b="5715"/>
            <wp:docPr id="7" name="Imagem 7" descr="C:\Documents and Settings\User\Meus documentos\_Trabalhos\2016\SO 25 - 20160817\3.Arquivos\1324 - PED\DSCN9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5 - 20160817\3.Arquivos\1324 - PED\DSCN9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>
            <wp:extent cx="2880000" cy="1918800"/>
            <wp:effectExtent l="0" t="0" r="0" b="5715"/>
            <wp:docPr id="8" name="Imagem 8" descr="C:\Documents and Settings\User\Meus documentos\_Trabalhos\2016\SO 25 - 20160817\3.Arquivos\1324 - PED\DSCN9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5 - 20160817\3.Arquivos\1324 - PED\DSCN94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F05" w:rsidRDefault="00AC5F05" w:rsidP="00AC5F05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2A05865" wp14:editId="3C6C06F7">
            <wp:extent cx="2880000" cy="1918800"/>
            <wp:effectExtent l="0" t="0" r="0" b="5715"/>
            <wp:docPr id="9" name="Imagem 9" descr="C:\Documents and Settings\User\Meus documentos\_Trabalhos\2016\SO 25 - 20160817\3.Arquivos\1324 - PED\DSCN9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5 - 20160817\3.Arquivos\1324 - PED\DSCN94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 wp14:anchorId="1753F744" wp14:editId="0B41B4C3">
            <wp:extent cx="2880000" cy="1918800"/>
            <wp:effectExtent l="0" t="0" r="0" b="5715"/>
            <wp:docPr id="10" name="Imagem 10" descr="C:\Documents and Settings\User\Meus documentos\_Trabalhos\2016\SO 25 - 20160817\3.Arquivos\1324 - PED\DSCN9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25 - 20160817\3.Arquivos\1324 - PED\DSCN94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F05" w:rsidRDefault="00AC5F05" w:rsidP="00AC5F05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2C05422" wp14:editId="57689E80">
            <wp:extent cx="2880000" cy="1918800"/>
            <wp:effectExtent l="0" t="0" r="0" b="5715"/>
            <wp:docPr id="11" name="Imagem 11" descr="C:\Documents and Settings\User\Meus documentos\_Trabalhos\2016\SO 25 - 20160817\3.Arquivos\1324 - PED\DSCN9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25 - 20160817\3.Arquivos\1324 - PED\DSCN944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 wp14:anchorId="639581F8" wp14:editId="79A7EF64">
            <wp:extent cx="2880000" cy="1918800"/>
            <wp:effectExtent l="0" t="0" r="0" b="5715"/>
            <wp:docPr id="12" name="Imagem 12" descr="C:\Documents and Settings\User\Meus documentos\_Trabalhos\2016\SO 25 - 20160817\3.Arquivos\1324 - PED\DSCN9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6\SO 25 - 20160817\3.Arquivos\1324 - PED\DSCN94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3A97C989" wp14:editId="6C1B707F">
            <wp:extent cx="2880000" cy="1918800"/>
            <wp:effectExtent l="0" t="0" r="0" b="5715"/>
            <wp:docPr id="13" name="Imagem 13" descr="C:\Documents and Settings\User\Meus documentos\_Trabalhos\2016\SO 25 - 20160817\3.Arquivos\1324 - PED\DSCN9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Meus documentos\_Trabalhos\2016\SO 25 - 20160817\3.Arquivos\1324 - PED\DSCN944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F05" w:rsidRPr="00AC5F05" w:rsidRDefault="00AC5F05" w:rsidP="00AC5F05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 w:rsidRPr="00AC5F05">
        <w:rPr>
          <w:rFonts w:ascii="Arial" w:hAnsi="Arial" w:cs="Arial"/>
          <w:b/>
          <w:i/>
          <w:sz w:val="18"/>
          <w:szCs w:val="18"/>
        </w:rPr>
        <w:t>FOTOS:</w:t>
      </w:r>
      <w:r w:rsidRPr="00AC5F05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AC5F05">
        <w:rPr>
          <w:rFonts w:ascii="Arial" w:hAnsi="Arial" w:cs="Arial"/>
          <w:i/>
          <w:sz w:val="18"/>
          <w:szCs w:val="18"/>
        </w:rPr>
        <w:t>Vias sem pavimentação do Bairro Rio Comprido</w:t>
      </w:r>
      <w:proofErr w:type="gramEnd"/>
      <w:r w:rsidRPr="00AC5F05">
        <w:rPr>
          <w:rFonts w:ascii="Arial" w:hAnsi="Arial" w:cs="Arial"/>
          <w:i/>
          <w:sz w:val="18"/>
          <w:szCs w:val="18"/>
        </w:rPr>
        <w:t>.</w:t>
      </w:r>
    </w:p>
    <w:sectPr w:rsidR="00AC5F05" w:rsidRPr="00AC5F05" w:rsidSect="00AC5F05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2665" w:right="709" w:bottom="1276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2CB" w:rsidRDefault="004622CB">
      <w:r>
        <w:separator/>
      </w:r>
    </w:p>
  </w:endnote>
  <w:endnote w:type="continuationSeparator" w:id="0">
    <w:p w:rsidR="004622CB" w:rsidRDefault="0046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2CB" w:rsidRDefault="004622CB">
      <w:r>
        <w:separator/>
      </w:r>
    </w:p>
  </w:footnote>
  <w:footnote w:type="continuationSeparator" w:id="0">
    <w:p w:rsidR="004622CB" w:rsidRDefault="00462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5930D8" wp14:editId="7DB3AA5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A4CE0" wp14:editId="6A84310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6C599290" wp14:editId="435880E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>Pedido de Informações nº</w:t>
    </w:r>
    <w:r w:rsidR="00951DA3">
      <w:rPr>
        <w:rFonts w:ascii="Arial" w:hAnsi="Arial" w:cs="Arial"/>
        <w:b/>
        <w:i/>
        <w:sz w:val="22"/>
        <w:u w:val="single"/>
      </w:rPr>
      <w:t xml:space="preserve"> 1324 - Ver. Valmir do Parque Meia Lua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8334F6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8334F6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6BAF86E" wp14:editId="4DD94EC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B018B0" wp14:editId="12AFDD1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7FC1D4A8" wp14:editId="4A08234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622CB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334F6"/>
    <w:rsid w:val="00840569"/>
    <w:rsid w:val="00877E50"/>
    <w:rsid w:val="008909A4"/>
    <w:rsid w:val="008A0EB2"/>
    <w:rsid w:val="008C1FCB"/>
    <w:rsid w:val="00951DA3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5F05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D27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5F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5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5F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5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3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2016-08-15T12:49:00Z</cp:lastPrinted>
  <dcterms:created xsi:type="dcterms:W3CDTF">2016-08-15T12:48:00Z</dcterms:created>
  <dcterms:modified xsi:type="dcterms:W3CDTF">2016-08-15T12:49:00Z</dcterms:modified>
</cp:coreProperties>
</file>