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B5124">
        <w:rPr>
          <w:rFonts w:ascii="Arial" w:hAnsi="Arial" w:cs="Arial"/>
          <w:b/>
          <w:caps/>
          <w:sz w:val="28"/>
          <w:szCs w:val="28"/>
        </w:rPr>
        <w:t>1333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EB5124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5124">
              <w:rPr>
                <w:rFonts w:ascii="Arial" w:hAnsi="Arial" w:cs="Arial"/>
                <w:sz w:val="20"/>
                <w:szCs w:val="20"/>
              </w:rPr>
              <w:t>À Diretoria Regional de Ensino de Jacareí, solicitando providências urgentes para a execução de serviços de manutenção na calçada da E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EB5124"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EB5124">
              <w:rPr>
                <w:rFonts w:ascii="Arial" w:hAnsi="Arial" w:cs="Arial"/>
                <w:sz w:val="20"/>
                <w:szCs w:val="20"/>
              </w:rPr>
              <w:t xml:space="preserve"> Prof.ª Olívia do Amaral Santos Canettieri, localizada na Rua Rosa Monteiro Lino, nº 507, no Distrito do Parque Meia Lua, neste </w:t>
            </w:r>
            <w:proofErr w:type="gramStart"/>
            <w:r w:rsidRPr="00EB5124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E0249F" w:rsidRDefault="00691CF5" w:rsidP="005868A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5868AE">
        <w:rPr>
          <w:rFonts w:ascii="Arial" w:hAnsi="Arial" w:cs="Arial"/>
        </w:rPr>
        <w:t>, seja oficiado</w:t>
      </w:r>
      <w:r w:rsidR="00EB5124">
        <w:rPr>
          <w:rFonts w:ascii="Arial" w:hAnsi="Arial" w:cs="Arial"/>
        </w:rPr>
        <w:t xml:space="preserve"> </w:t>
      </w:r>
      <w:r w:rsidR="00EB5124" w:rsidRPr="00EB5124">
        <w:rPr>
          <w:rFonts w:ascii="Arial" w:hAnsi="Arial" w:cs="Arial"/>
        </w:rPr>
        <w:t>à Diretoria Regional de Ensino de Jacareí solicitando providências urgentes para a execução de serviços de manutenção na calçada da E</w:t>
      </w:r>
      <w:r w:rsidR="00EB5124">
        <w:rPr>
          <w:rFonts w:ascii="Arial" w:hAnsi="Arial" w:cs="Arial"/>
        </w:rPr>
        <w:t xml:space="preserve">. </w:t>
      </w:r>
      <w:r w:rsidR="00EB5124" w:rsidRPr="00EB5124">
        <w:rPr>
          <w:rFonts w:ascii="Arial" w:hAnsi="Arial" w:cs="Arial"/>
        </w:rPr>
        <w:t>E</w:t>
      </w:r>
      <w:r w:rsidR="00EB5124">
        <w:rPr>
          <w:rFonts w:ascii="Arial" w:hAnsi="Arial" w:cs="Arial"/>
        </w:rPr>
        <w:t>.</w:t>
      </w:r>
      <w:r w:rsidR="00EB5124" w:rsidRPr="00EB5124">
        <w:rPr>
          <w:rFonts w:ascii="Arial" w:hAnsi="Arial" w:cs="Arial"/>
        </w:rPr>
        <w:t xml:space="preserve"> Prof.ª Olívia do Amaral Santos Canettieri, localizada na Rua Rosa Monteiro Lino, nº 507, no </w:t>
      </w:r>
      <w:proofErr w:type="gramStart"/>
      <w:r w:rsidR="00EB5124" w:rsidRPr="00EB5124">
        <w:rPr>
          <w:rFonts w:ascii="Arial" w:hAnsi="Arial" w:cs="Arial"/>
        </w:rPr>
        <w:t>Distrito do Parque Meia</w:t>
      </w:r>
      <w:proofErr w:type="gramEnd"/>
      <w:r w:rsidR="00EB5124" w:rsidRPr="00EB5124">
        <w:rPr>
          <w:rFonts w:ascii="Arial" w:hAnsi="Arial" w:cs="Arial"/>
        </w:rPr>
        <w:t xml:space="preserve"> Lua, neste Município.</w:t>
      </w:r>
    </w:p>
    <w:p w:rsidR="00EB5124" w:rsidRPr="00691CF5" w:rsidRDefault="00EB5124" w:rsidP="005868A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Tal solicitação se faz necessária uma vez que a referida calçada encontra-se em péssimo estado de conservação, oferecendo risco de acidentes aos alunos e demais munícipes que por ali transitam.</w:t>
      </w:r>
    </w:p>
    <w:p w:rsidR="00E0249F" w:rsidRDefault="00E0249F" w:rsidP="00E0249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5868AE">
        <w:rPr>
          <w:rFonts w:ascii="Arial" w:hAnsi="Arial" w:cs="Arial"/>
        </w:rPr>
        <w:t>dess</w:t>
      </w:r>
      <w:r w:rsidR="00EB5124">
        <w:rPr>
          <w:rFonts w:ascii="Arial" w:hAnsi="Arial" w:cs="Arial"/>
        </w:rPr>
        <w:t xml:space="preserve">a </w:t>
      </w:r>
      <w:r w:rsidR="00EB5124" w:rsidRPr="00EB5124">
        <w:rPr>
          <w:rFonts w:ascii="Arial" w:hAnsi="Arial" w:cs="Arial"/>
        </w:rPr>
        <w:t xml:space="preserve">Diretoria Regional de Ensino </w:t>
      </w:r>
      <w:r w:rsidRPr="00691CF5">
        <w:rPr>
          <w:rFonts w:ascii="Arial" w:hAnsi="Arial" w:cs="Arial"/>
        </w:rPr>
        <w:t>e, antecipando agradecimento pela atenção dispensada, subscrevemos.</w:t>
      </w:r>
      <w:bookmarkStart w:id="0" w:name="_GoBack"/>
      <w:bookmarkEnd w:id="0"/>
    </w:p>
    <w:p w:rsidR="00056288" w:rsidRDefault="00691CF5" w:rsidP="001B0773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EB5124">
        <w:rPr>
          <w:rFonts w:ascii="Arial" w:hAnsi="Arial" w:cs="Arial"/>
        </w:rPr>
        <w:t>17 de agosto de 2016.</w:t>
      </w:r>
    </w:p>
    <w:p w:rsidR="00EB5124" w:rsidRDefault="00EB5124" w:rsidP="001B0773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B5124" w:rsidRDefault="00EB5124" w:rsidP="001B0773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B5124" w:rsidRDefault="00EB5124" w:rsidP="001B0773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B5124" w:rsidRPr="00A34F2C" w:rsidRDefault="00EB5124" w:rsidP="00EB5124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JOSÉ FRANCISCO</w:t>
      </w:r>
    </w:p>
    <w:p w:rsidR="00EB5124" w:rsidRPr="00A34F2C" w:rsidRDefault="00EB5124" w:rsidP="00EB5124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PT</w:t>
      </w:r>
    </w:p>
    <w:sectPr w:rsidR="00EB5124" w:rsidRPr="00A34F2C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7F3" w:rsidRDefault="00AF17F3">
      <w:r>
        <w:separator/>
      </w:r>
    </w:p>
  </w:endnote>
  <w:endnote w:type="continuationSeparator" w:id="0">
    <w:p w:rsidR="00AF17F3" w:rsidRDefault="00AF1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7F3" w:rsidRDefault="00AF17F3">
      <w:r>
        <w:separator/>
      </w:r>
    </w:p>
  </w:footnote>
  <w:footnote w:type="continuationSeparator" w:id="0">
    <w:p w:rsidR="00AF17F3" w:rsidRDefault="00AF17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A349F1" w:rsidP="007E3F69">
    <w:pPr>
      <w:tabs>
        <w:tab w:val="left" w:pos="2835"/>
      </w:tabs>
      <w:jc w:val="right"/>
      <w:rPr>
        <w:sz w:val="22"/>
        <w:szCs w:val="22"/>
      </w:rPr>
    </w:pPr>
    <w:r w:rsidRPr="00A349F1">
      <w:rPr>
        <w:rFonts w:ascii="Arial" w:hAnsi="Arial" w:cs="Arial"/>
        <w:b/>
        <w:i/>
        <w:sz w:val="22"/>
        <w:szCs w:val="22"/>
        <w:u w:val="single"/>
      </w:rPr>
      <w:t xml:space="preserve">REQUERIMENTO nº 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1B0773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1B0773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7D46508" wp14:editId="4A34A1A6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02A2A8E" wp14:editId="4CAF6DD7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0115AC4C" wp14:editId="377F9542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348DE0EA" wp14:editId="41FA517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3B132D20" wp14:editId="69B6ECA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29A0CBAF" wp14:editId="18B2C155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92CB9"/>
    <w:rsid w:val="00AC712C"/>
    <w:rsid w:val="00AD6B47"/>
    <w:rsid w:val="00AF17F3"/>
    <w:rsid w:val="00B57E0F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C30"/>
    <w:rsid w:val="00EB04D6"/>
    <w:rsid w:val="00EB5124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33C7A-91D5-4478-908B-F8C4DF1E3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193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2016-08-16T10:42:00Z</dcterms:created>
  <dcterms:modified xsi:type="dcterms:W3CDTF">2016-08-16T10:42:00Z</dcterms:modified>
</cp:coreProperties>
</file>