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5E47FD" w:rsidRPr="00BF791A" w:rsidRDefault="005E47FD" w:rsidP="005E47FD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1338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37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1"/>
        <w:gridCol w:w="8325"/>
      </w:tblGrid>
      <w:tr w:rsidR="005E47FD" w:rsidRPr="00BF791A" w:rsidTr="00F766B8">
        <w:trPr>
          <w:trHeight w:val="1167"/>
        </w:trPr>
        <w:tc>
          <w:tcPr>
            <w:tcW w:w="1051" w:type="dxa"/>
          </w:tcPr>
          <w:p w:rsidR="005E47FD" w:rsidRPr="00BF791A" w:rsidRDefault="005E47FD" w:rsidP="00EC4AF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25" w:type="dxa"/>
          </w:tcPr>
          <w:p w:rsidR="005E47FD" w:rsidRPr="00BF791A" w:rsidRDefault="005E47FD" w:rsidP="00EC4AF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</w:t>
            </w:r>
            <w:r w:rsidR="002D5967">
              <w:rPr>
                <w:rFonts w:ascii="Arial" w:hAnsi="Arial" w:cs="Arial"/>
                <w:sz w:val="20"/>
                <w:szCs w:val="20"/>
              </w:rPr>
              <w:t xml:space="preserve"> Congratulatória parabenizando a</w:t>
            </w:r>
            <w:r>
              <w:rPr>
                <w:rFonts w:ascii="Arial" w:hAnsi="Arial" w:cs="Arial"/>
                <w:sz w:val="20"/>
                <w:szCs w:val="20"/>
              </w:rPr>
              <w:t xml:space="preserve"> Direção do Núcleo Educacional MARIANA RIBEIRO pela realização da CORRIDA PAIS E FILHOS no Parque da Cidade de Jacareí, no últ</w:t>
            </w:r>
            <w:r w:rsidR="001C562C">
              <w:rPr>
                <w:rFonts w:ascii="Arial" w:hAnsi="Arial" w:cs="Arial"/>
                <w:sz w:val="20"/>
                <w:szCs w:val="20"/>
              </w:rPr>
              <w:t xml:space="preserve">imo dia 13 de agosto, bem como 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os participantes.</w:t>
            </w:r>
            <w:r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E47FD" w:rsidRPr="00BF791A" w:rsidRDefault="005E47FD" w:rsidP="005E47F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5E47FD" w:rsidRDefault="005E47FD" w:rsidP="005E47F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Pr="005E47FD">
        <w:rPr>
          <w:rFonts w:ascii="Arial" w:hAnsi="Arial" w:cs="Arial"/>
        </w:rPr>
        <w:t>Moção</w:t>
      </w:r>
      <w:r w:rsidR="00DA30D8">
        <w:rPr>
          <w:rFonts w:ascii="Arial" w:hAnsi="Arial" w:cs="Arial"/>
        </w:rPr>
        <w:t xml:space="preserve"> Congratulatória parabenizando a</w:t>
      </w:r>
      <w:r w:rsidRPr="005E47FD">
        <w:rPr>
          <w:rFonts w:ascii="Arial" w:hAnsi="Arial" w:cs="Arial"/>
        </w:rPr>
        <w:t xml:space="preserve"> Direção do Núcleo Educacional MARIANA RIBEIRO pela realização da CORRIDA PAIS E FILHOS no Parque da Cidade de Jacareí, no últ</w:t>
      </w:r>
      <w:r w:rsidR="001C562C">
        <w:rPr>
          <w:rFonts w:ascii="Arial" w:hAnsi="Arial" w:cs="Arial"/>
        </w:rPr>
        <w:t xml:space="preserve">imo dia 13 de agosto, bem como </w:t>
      </w:r>
      <w:r w:rsidRPr="005E47FD">
        <w:rPr>
          <w:rFonts w:ascii="Arial" w:hAnsi="Arial" w:cs="Arial"/>
        </w:rPr>
        <w:t>os participantes.</w:t>
      </w:r>
    </w:p>
    <w:p w:rsidR="005E47FD" w:rsidRPr="005E47FD" w:rsidRDefault="005E47FD" w:rsidP="005E47FD">
      <w:pPr>
        <w:spacing w:line="360" w:lineRule="auto"/>
        <w:ind w:firstLine="1701"/>
        <w:jc w:val="both"/>
        <w:rPr>
          <w:rFonts w:ascii="Arial" w:hAnsi="Arial" w:cs="Arial"/>
          <w:bCs/>
        </w:rPr>
      </w:pPr>
      <w:r w:rsidRPr="005E47FD">
        <w:rPr>
          <w:rFonts w:ascii="Arial" w:hAnsi="Arial" w:cs="Arial"/>
          <w:bCs/>
        </w:rPr>
        <w:t>Como era de se esperar, o evento contou com a participação significativa de adultos e crianças, possib</w:t>
      </w:r>
      <w:r w:rsidR="00DA30D8">
        <w:rPr>
          <w:rFonts w:ascii="Arial" w:hAnsi="Arial" w:cs="Arial"/>
          <w:bCs/>
        </w:rPr>
        <w:t>ilitando a integração de todos</w:t>
      </w:r>
      <w:r w:rsidRPr="005E47FD">
        <w:rPr>
          <w:rFonts w:ascii="Arial" w:hAnsi="Arial" w:cs="Arial"/>
          <w:bCs/>
        </w:rPr>
        <w:t xml:space="preserve">, especialmente pais e filhos, reforçando o significado da família. </w:t>
      </w:r>
    </w:p>
    <w:p w:rsidR="005E47FD" w:rsidRPr="005E47FD" w:rsidRDefault="005E47FD" w:rsidP="005E47FD">
      <w:pPr>
        <w:spacing w:line="360" w:lineRule="auto"/>
        <w:ind w:firstLine="1701"/>
        <w:jc w:val="both"/>
        <w:rPr>
          <w:rFonts w:ascii="Arial" w:hAnsi="Arial" w:cs="Arial"/>
          <w:bCs/>
        </w:rPr>
      </w:pPr>
      <w:r w:rsidRPr="005E47FD">
        <w:rPr>
          <w:rFonts w:ascii="Arial" w:hAnsi="Arial" w:cs="Arial"/>
          <w:bCs/>
        </w:rPr>
        <w:t>Na esperança de que novos eventos semelhantes sejam realizados com o mesmo êxito, registramos nossa satisfação.</w:t>
      </w:r>
    </w:p>
    <w:p w:rsidR="005E47FD" w:rsidRPr="005E47FD" w:rsidRDefault="005E47FD" w:rsidP="005E47FD">
      <w:pPr>
        <w:spacing w:line="360" w:lineRule="auto"/>
        <w:ind w:firstLine="1701"/>
        <w:jc w:val="both"/>
        <w:rPr>
          <w:rFonts w:ascii="Arial" w:hAnsi="Arial" w:cs="Arial"/>
          <w:bCs/>
        </w:rPr>
      </w:pPr>
      <w:r w:rsidRPr="005E47FD">
        <w:rPr>
          <w:rFonts w:ascii="Arial" w:hAnsi="Arial" w:cs="Arial"/>
        </w:rPr>
        <w:t xml:space="preserve">Assim, reforçando nossos sinceros cumprimentos, respeitosamente REQUEREMOS as providências habituais e necessárias para a divulgação desta propositura à </w:t>
      </w:r>
      <w:r w:rsidRPr="005E47FD">
        <w:rPr>
          <w:rFonts w:ascii="Arial" w:hAnsi="Arial" w:cs="Arial"/>
          <w:bCs/>
        </w:rPr>
        <w:t>DIREÇÃO DO NÚC</w:t>
      </w:r>
      <w:r w:rsidR="00DA30D8">
        <w:rPr>
          <w:rFonts w:ascii="Arial" w:hAnsi="Arial" w:cs="Arial"/>
          <w:bCs/>
        </w:rPr>
        <w:t>LEO EDUCACIONAL MARIANA RIBEIRO</w:t>
      </w:r>
      <w:r w:rsidRPr="005E47FD">
        <w:rPr>
          <w:rFonts w:ascii="Arial" w:hAnsi="Arial" w:cs="Arial"/>
          <w:bCs/>
        </w:rPr>
        <w:t xml:space="preserve"> pela realização da CORRIDA PAIS E FILHOS no Parque da Cidade de Jacareí</w:t>
      </w:r>
      <w:r w:rsidR="00DA30D8">
        <w:rPr>
          <w:rFonts w:ascii="Arial" w:hAnsi="Arial" w:cs="Arial"/>
          <w:bCs/>
        </w:rPr>
        <w:t>,</w:t>
      </w:r>
      <w:r w:rsidRPr="005E47FD">
        <w:rPr>
          <w:rFonts w:ascii="Arial" w:hAnsi="Arial" w:cs="Arial"/>
          <w:bCs/>
        </w:rPr>
        <w:t xml:space="preserve"> no dia 13 de agosto, bem como aos participantes.</w:t>
      </w:r>
    </w:p>
    <w:p w:rsidR="005E47FD" w:rsidRPr="005E47FD" w:rsidRDefault="005E47FD" w:rsidP="005E47FD">
      <w:pPr>
        <w:spacing w:line="360" w:lineRule="auto"/>
        <w:ind w:firstLine="2040"/>
        <w:jc w:val="both"/>
        <w:rPr>
          <w:rFonts w:ascii="Arial" w:hAnsi="Arial" w:cs="Arial"/>
        </w:rPr>
      </w:pPr>
    </w:p>
    <w:p w:rsidR="005E47FD" w:rsidRPr="005E47FD" w:rsidRDefault="005E47FD" w:rsidP="005E47FD">
      <w:pPr>
        <w:spacing w:line="360" w:lineRule="auto"/>
        <w:ind w:firstLine="2040"/>
        <w:jc w:val="both"/>
        <w:rPr>
          <w:rFonts w:ascii="Arial" w:hAnsi="Arial" w:cs="Arial"/>
        </w:rPr>
      </w:pPr>
      <w:r w:rsidRPr="005E47FD">
        <w:rPr>
          <w:rFonts w:ascii="Arial" w:hAnsi="Arial" w:cs="Arial"/>
        </w:rPr>
        <w:t xml:space="preserve">Sala das Sessões, 15 de agosto de 2.016. </w:t>
      </w:r>
    </w:p>
    <w:p w:rsidR="005E47FD" w:rsidRDefault="005E47FD" w:rsidP="005E47FD">
      <w:pPr>
        <w:jc w:val="both"/>
        <w:rPr>
          <w:rFonts w:ascii="Arial" w:hAnsi="Arial" w:cs="Arial"/>
        </w:rPr>
      </w:pPr>
    </w:p>
    <w:p w:rsidR="00F766B8" w:rsidRPr="005E47FD" w:rsidRDefault="00F766B8" w:rsidP="005E47FD">
      <w:pPr>
        <w:jc w:val="both"/>
        <w:rPr>
          <w:rFonts w:ascii="Arial" w:hAnsi="Arial" w:cs="Arial"/>
        </w:rPr>
      </w:pPr>
    </w:p>
    <w:p w:rsidR="005E47FD" w:rsidRPr="005E47FD" w:rsidRDefault="005E47FD" w:rsidP="005E47FD">
      <w:pPr>
        <w:jc w:val="both"/>
        <w:rPr>
          <w:rFonts w:ascii="Arial" w:hAnsi="Arial" w:cs="Arial"/>
        </w:rPr>
      </w:pPr>
    </w:p>
    <w:p w:rsidR="005E47FD" w:rsidRPr="005E47FD" w:rsidRDefault="005E47FD" w:rsidP="005E47FD">
      <w:pPr>
        <w:jc w:val="center"/>
        <w:rPr>
          <w:rFonts w:ascii="Arial" w:hAnsi="Arial" w:cs="Arial"/>
          <w:b/>
          <w:bCs/>
        </w:rPr>
      </w:pPr>
      <w:r w:rsidRPr="005E47FD">
        <w:rPr>
          <w:rFonts w:ascii="Arial" w:hAnsi="Arial" w:cs="Arial"/>
          <w:b/>
          <w:bCs/>
        </w:rPr>
        <w:t>HERNANI BARRETO</w:t>
      </w:r>
    </w:p>
    <w:p w:rsidR="005E47FD" w:rsidRPr="005E47FD" w:rsidRDefault="005E47FD" w:rsidP="005E47FD">
      <w:pPr>
        <w:jc w:val="center"/>
        <w:rPr>
          <w:rFonts w:ascii="Arial" w:hAnsi="Arial" w:cs="Arial"/>
          <w:b/>
          <w:bCs/>
        </w:rPr>
      </w:pPr>
      <w:r w:rsidRPr="005E47FD">
        <w:rPr>
          <w:rFonts w:ascii="Arial" w:hAnsi="Arial" w:cs="Arial"/>
        </w:rPr>
        <w:t>VEREADOR - PT</w:t>
      </w:r>
    </w:p>
    <w:sectPr w:rsidR="005E47FD" w:rsidRPr="005E47FD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1C83" w:rsidRDefault="000C1C83">
      <w:r>
        <w:separator/>
      </w:r>
    </w:p>
  </w:endnote>
  <w:endnote w:type="continuationSeparator" w:id="0">
    <w:p w:rsidR="000C1C83" w:rsidRDefault="000C1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1C83" w:rsidRDefault="000C1C83">
      <w:r>
        <w:separator/>
      </w:r>
    </w:p>
  </w:footnote>
  <w:footnote w:type="continuationSeparator" w:id="0">
    <w:p w:rsidR="000C1C83" w:rsidRDefault="000C1C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00A"/>
    <w:rsid w:val="00012789"/>
    <w:rsid w:val="00094490"/>
    <w:rsid w:val="000958D5"/>
    <w:rsid w:val="000B688C"/>
    <w:rsid w:val="000C1C83"/>
    <w:rsid w:val="0014591F"/>
    <w:rsid w:val="001713EF"/>
    <w:rsid w:val="00172E81"/>
    <w:rsid w:val="00181CD2"/>
    <w:rsid w:val="001C562C"/>
    <w:rsid w:val="001F13C3"/>
    <w:rsid w:val="00204ED7"/>
    <w:rsid w:val="00253C82"/>
    <w:rsid w:val="00255FBE"/>
    <w:rsid w:val="00261F0A"/>
    <w:rsid w:val="00293E66"/>
    <w:rsid w:val="002945F4"/>
    <w:rsid w:val="0029622F"/>
    <w:rsid w:val="002A0E97"/>
    <w:rsid w:val="002A7434"/>
    <w:rsid w:val="002A7B24"/>
    <w:rsid w:val="002C4B2B"/>
    <w:rsid w:val="002D5967"/>
    <w:rsid w:val="002E6FE9"/>
    <w:rsid w:val="002F02DB"/>
    <w:rsid w:val="00323F0F"/>
    <w:rsid w:val="00377C6F"/>
    <w:rsid w:val="00397FF3"/>
    <w:rsid w:val="003B3EB7"/>
    <w:rsid w:val="003D675E"/>
    <w:rsid w:val="003F5422"/>
    <w:rsid w:val="00412795"/>
    <w:rsid w:val="00424F5A"/>
    <w:rsid w:val="00487D64"/>
    <w:rsid w:val="00493115"/>
    <w:rsid w:val="004E46DA"/>
    <w:rsid w:val="004F0384"/>
    <w:rsid w:val="004F3161"/>
    <w:rsid w:val="004F39E9"/>
    <w:rsid w:val="00505FD8"/>
    <w:rsid w:val="00515BC7"/>
    <w:rsid w:val="00564368"/>
    <w:rsid w:val="005B3D21"/>
    <w:rsid w:val="005C3938"/>
    <w:rsid w:val="005C468D"/>
    <w:rsid w:val="005E138D"/>
    <w:rsid w:val="005E47FD"/>
    <w:rsid w:val="00602997"/>
    <w:rsid w:val="00623E62"/>
    <w:rsid w:val="00624472"/>
    <w:rsid w:val="006426AE"/>
    <w:rsid w:val="0067384F"/>
    <w:rsid w:val="00681021"/>
    <w:rsid w:val="00682E6E"/>
    <w:rsid w:val="0068495C"/>
    <w:rsid w:val="00691CF5"/>
    <w:rsid w:val="0069312F"/>
    <w:rsid w:val="006B0B8E"/>
    <w:rsid w:val="006D6F7D"/>
    <w:rsid w:val="006E7E66"/>
    <w:rsid w:val="00715F74"/>
    <w:rsid w:val="007160DA"/>
    <w:rsid w:val="00725E66"/>
    <w:rsid w:val="0073407F"/>
    <w:rsid w:val="007565E5"/>
    <w:rsid w:val="00775A1B"/>
    <w:rsid w:val="007C4380"/>
    <w:rsid w:val="007F75CA"/>
    <w:rsid w:val="0080197E"/>
    <w:rsid w:val="008356E0"/>
    <w:rsid w:val="00877E50"/>
    <w:rsid w:val="00887908"/>
    <w:rsid w:val="008909A4"/>
    <w:rsid w:val="008A0EB2"/>
    <w:rsid w:val="009768E6"/>
    <w:rsid w:val="009A2ABD"/>
    <w:rsid w:val="009B207E"/>
    <w:rsid w:val="009B32F8"/>
    <w:rsid w:val="009C389C"/>
    <w:rsid w:val="009D23EB"/>
    <w:rsid w:val="009D50D4"/>
    <w:rsid w:val="009E1F05"/>
    <w:rsid w:val="00A46B01"/>
    <w:rsid w:val="00A92CB9"/>
    <w:rsid w:val="00AC712C"/>
    <w:rsid w:val="00AD2937"/>
    <w:rsid w:val="00AD6B47"/>
    <w:rsid w:val="00B5044F"/>
    <w:rsid w:val="00B92DF3"/>
    <w:rsid w:val="00BA1565"/>
    <w:rsid w:val="00BD3C47"/>
    <w:rsid w:val="00BF791A"/>
    <w:rsid w:val="00C06BEA"/>
    <w:rsid w:val="00C26420"/>
    <w:rsid w:val="00C36E68"/>
    <w:rsid w:val="00C44D39"/>
    <w:rsid w:val="00C6337D"/>
    <w:rsid w:val="00CA11B7"/>
    <w:rsid w:val="00CA759E"/>
    <w:rsid w:val="00CB2BAB"/>
    <w:rsid w:val="00D14EB1"/>
    <w:rsid w:val="00D2072E"/>
    <w:rsid w:val="00D810BA"/>
    <w:rsid w:val="00DA30D8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003A"/>
    <w:rsid w:val="00F65C85"/>
    <w:rsid w:val="00F73DA3"/>
    <w:rsid w:val="00F766B8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377C6F"/>
    <w:pPr>
      <w:spacing w:after="160" w:line="252" w:lineRule="auto"/>
      <w:ind w:left="720"/>
      <w:contextualSpacing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13</TotalTime>
  <Pages>1</Pages>
  <Words>215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8</cp:revision>
  <cp:lastPrinted>2016-08-16T18:03:00Z</cp:lastPrinted>
  <dcterms:created xsi:type="dcterms:W3CDTF">2016-08-16T12:20:00Z</dcterms:created>
  <dcterms:modified xsi:type="dcterms:W3CDTF">2016-08-16T18:08:00Z</dcterms:modified>
</cp:coreProperties>
</file>