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20FC0">
        <w:rPr>
          <w:rFonts w:ascii="Arial" w:hAnsi="Arial" w:cs="Arial"/>
          <w:b/>
          <w:caps/>
          <w:sz w:val="28"/>
          <w:szCs w:val="28"/>
        </w:rPr>
        <w:t>1343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342525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SOLDADO, celebrado em 25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b/>
          <w:sz w:val="22"/>
          <w:szCs w:val="22"/>
        </w:rPr>
        <w:t xml:space="preserve">REQUEREMOS </w:t>
      </w:r>
      <w:r w:rsidRPr="00342525">
        <w:rPr>
          <w:rFonts w:ascii="Arial" w:hAnsi="Arial" w:cs="Arial"/>
          <w:sz w:val="22"/>
          <w:szCs w:val="22"/>
        </w:rPr>
        <w:t xml:space="preserve">ao Excelentíssimo Senhor Presidente desta Casa, cumpridas as formalidades regimentais, seja constado na Ata dos trabalhos desta Sessão o registro de Moção Comemorativa ao </w:t>
      </w:r>
      <w:r w:rsidRPr="00342525">
        <w:rPr>
          <w:rFonts w:ascii="Arial" w:hAnsi="Arial" w:cs="Arial"/>
          <w:b/>
          <w:sz w:val="22"/>
          <w:szCs w:val="22"/>
        </w:rPr>
        <w:t>“DIA DO SOLDADO</w:t>
      </w:r>
      <w:r w:rsidRPr="00342525">
        <w:rPr>
          <w:rFonts w:ascii="Arial" w:hAnsi="Arial" w:cs="Arial"/>
          <w:sz w:val="22"/>
          <w:szCs w:val="22"/>
        </w:rPr>
        <w:t>”</w:t>
      </w:r>
      <w:r w:rsidR="007C6341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342525">
        <w:rPr>
          <w:rFonts w:ascii="Arial" w:hAnsi="Arial" w:cs="Arial"/>
          <w:sz w:val="22"/>
          <w:szCs w:val="22"/>
        </w:rPr>
        <w:t xml:space="preserve"> celebrado em 25 de agosto.</w:t>
      </w:r>
    </w:p>
    <w:p w:rsidR="00342525" w:rsidRPr="00342525" w:rsidRDefault="00342525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>Essa data foi escolhida</w:t>
      </w:r>
      <w:r w:rsidR="0053485C" w:rsidRPr="00342525">
        <w:rPr>
          <w:rFonts w:ascii="Arial" w:hAnsi="Arial" w:cs="Arial"/>
          <w:sz w:val="22"/>
          <w:szCs w:val="22"/>
        </w:rPr>
        <w:t xml:space="preserve"> porque em 25 de agosto de 1803 nasceu Luís Alves de Lima e Silva, o Duque de Caxias, Patrono do Exército Brasileiro</w:t>
      </w:r>
      <w:r w:rsidRPr="00342525">
        <w:rPr>
          <w:rFonts w:ascii="Arial" w:hAnsi="Arial" w:cs="Arial"/>
          <w:sz w:val="22"/>
          <w:szCs w:val="22"/>
        </w:rPr>
        <w:t xml:space="preserve"> e, por isso, comemora-se também do Dia do Exército Brasileiro</w:t>
      </w:r>
      <w:r w:rsidR="0053485C" w:rsidRPr="00342525">
        <w:rPr>
          <w:rFonts w:ascii="Arial" w:hAnsi="Arial" w:cs="Arial"/>
          <w:sz w:val="22"/>
          <w:szCs w:val="22"/>
        </w:rPr>
        <w:t xml:space="preserve">. </w:t>
      </w: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 xml:space="preserve">Aos 20 anos, Duque </w:t>
      </w:r>
      <w:r w:rsidR="00342525" w:rsidRPr="00342525">
        <w:rPr>
          <w:rFonts w:ascii="Arial" w:hAnsi="Arial" w:cs="Arial"/>
          <w:sz w:val="22"/>
          <w:szCs w:val="22"/>
        </w:rPr>
        <w:t xml:space="preserve">de Caxias, já </w:t>
      </w:r>
      <w:r w:rsidRPr="00342525">
        <w:rPr>
          <w:rFonts w:ascii="Arial" w:hAnsi="Arial" w:cs="Arial"/>
          <w:sz w:val="22"/>
          <w:szCs w:val="22"/>
        </w:rPr>
        <w:t>Capitão</w:t>
      </w:r>
      <w:r w:rsidR="00342525" w:rsidRPr="00342525">
        <w:rPr>
          <w:rFonts w:ascii="Arial" w:hAnsi="Arial" w:cs="Arial"/>
          <w:sz w:val="22"/>
          <w:szCs w:val="22"/>
        </w:rPr>
        <w:t xml:space="preserve">, travou várias lutas pelo País, sendo uma </w:t>
      </w:r>
      <w:r w:rsidRPr="00342525">
        <w:rPr>
          <w:rFonts w:ascii="Arial" w:hAnsi="Arial" w:cs="Arial"/>
          <w:sz w:val="22"/>
          <w:szCs w:val="22"/>
        </w:rPr>
        <w:t>referência permanente de legalidade, perseverança, generosidade, amor à Pátria, solidariedade e disciplina; uma imagem de intransigência com o erro; uma síntese de virtudes e valores que dão alma e fortaleza ao Exército.</w:t>
      </w: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>Caxias, o Pacificador, legou-nos o jeito conciliador nas negociações, o convencimento para desarmar espíritos conturbados, a capacidade de conviver com diferenças, a perseverança perante as dificuldades, o espírito de cumprimento de missão e uma fé inabalável na vitória.</w:t>
      </w:r>
      <w:r w:rsidR="00342525">
        <w:rPr>
          <w:rFonts w:ascii="Arial" w:hAnsi="Arial" w:cs="Arial"/>
          <w:sz w:val="22"/>
          <w:szCs w:val="22"/>
        </w:rPr>
        <w:t xml:space="preserve"> Dele, </w:t>
      </w:r>
      <w:r w:rsidRPr="00342525">
        <w:rPr>
          <w:rFonts w:ascii="Arial" w:hAnsi="Arial" w:cs="Arial"/>
          <w:sz w:val="22"/>
          <w:szCs w:val="22"/>
        </w:rPr>
        <w:t>herdamos, também, o exemplo de dedicação integral ao serviço da Pátria e de defesa de sua unidade e integridade territorial. Legou-nos, ainda, a coragem de manter esse compromisso até mesmo com o sacrifício supremo da vida, tendo a Bandeira do Brasil como mortalha e a honra como chama inapagável a crepitar sobre nosso túmulo.</w:t>
      </w: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>Por tudo isso, a sociedade confia no seu Exército, pelos seus valores éticos e morais, pela prontidão dos seus integrantes, mais do que pela sua capacidade dissuasória como força armada. O Brasil, que cresce a olhos vistos, impõe que essa confiança seja ainda mais balanceada.</w:t>
      </w: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 xml:space="preserve">Soldados brasileiros! Parabéns pelo seu trabalho constante, silente, efetivo! Permaneçam atentos, preparados, vibrantes e coesos. </w:t>
      </w:r>
    </w:p>
    <w:p w:rsidR="0053485C" w:rsidRPr="00342525" w:rsidRDefault="0053485C" w:rsidP="00342525">
      <w:pPr>
        <w:tabs>
          <w:tab w:val="left" w:pos="-600"/>
        </w:tabs>
        <w:spacing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42525">
        <w:rPr>
          <w:rFonts w:ascii="Arial" w:hAnsi="Arial" w:cs="Arial"/>
          <w:sz w:val="22"/>
          <w:szCs w:val="22"/>
        </w:rPr>
        <w:t xml:space="preserve">Ao fim, respeitosamente </w:t>
      </w:r>
      <w:r w:rsidRPr="00342525">
        <w:rPr>
          <w:rFonts w:ascii="Arial" w:hAnsi="Arial" w:cs="Arial"/>
          <w:b/>
          <w:sz w:val="22"/>
          <w:szCs w:val="22"/>
        </w:rPr>
        <w:t>REQUEREMOS</w:t>
      </w:r>
      <w:r w:rsidRPr="00342525">
        <w:rPr>
          <w:rFonts w:ascii="Arial" w:hAnsi="Arial" w:cs="Arial"/>
          <w:sz w:val="22"/>
          <w:szCs w:val="22"/>
        </w:rPr>
        <w:t xml:space="preserve"> à Presidência desta Casa sejam adotadas as providências habituais para a divulgação da presente manifestação.</w:t>
      </w:r>
    </w:p>
    <w:p w:rsidR="00342525" w:rsidRDefault="00342525" w:rsidP="00342525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098" w:rsidRDefault="00416098" w:rsidP="00342525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342525">
          <w:rPr>
            <w:rFonts w:ascii="Arial" w:hAnsi="Arial" w:cs="Arial"/>
            <w:sz w:val="22"/>
            <w:szCs w:val="22"/>
          </w:rPr>
          <w:t>Sala</w:t>
        </w:r>
      </w:smartTag>
      <w:r w:rsidRPr="00342525">
        <w:rPr>
          <w:rFonts w:ascii="Arial" w:hAnsi="Arial" w:cs="Arial"/>
          <w:sz w:val="22"/>
          <w:szCs w:val="22"/>
        </w:rPr>
        <w:t xml:space="preserve"> das Sessões, </w:t>
      </w:r>
      <w:r w:rsidR="0053485C" w:rsidRPr="00342525">
        <w:rPr>
          <w:rFonts w:ascii="Arial" w:hAnsi="Arial" w:cs="Arial"/>
          <w:sz w:val="22"/>
          <w:szCs w:val="22"/>
        </w:rPr>
        <w:t>24 de agosto de 2016.</w:t>
      </w:r>
    </w:p>
    <w:p w:rsidR="00342525" w:rsidRDefault="00342525" w:rsidP="00342525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52C0D" w:rsidRPr="00E52C0D" w:rsidRDefault="00E52C0D" w:rsidP="00E52C0D">
      <w:pPr>
        <w:jc w:val="center"/>
        <w:rPr>
          <w:rFonts w:ascii="Arial" w:hAnsi="Arial" w:cs="Arial"/>
          <w:b/>
        </w:rPr>
      </w:pPr>
      <w:r w:rsidRPr="00E52C0D">
        <w:rPr>
          <w:rFonts w:ascii="Arial" w:hAnsi="Arial" w:cs="Arial"/>
          <w:b/>
        </w:rPr>
        <w:t>ANA LINO</w:t>
      </w:r>
    </w:p>
    <w:p w:rsidR="00E52C0D" w:rsidRPr="00E52C0D" w:rsidRDefault="00E52C0D" w:rsidP="00E52C0D">
      <w:pPr>
        <w:jc w:val="center"/>
        <w:rPr>
          <w:rFonts w:ascii="Arial" w:hAnsi="Arial" w:cs="Arial"/>
        </w:rPr>
      </w:pPr>
      <w:r w:rsidRPr="00E52C0D">
        <w:rPr>
          <w:rFonts w:ascii="Arial" w:hAnsi="Arial" w:cs="Arial"/>
        </w:rPr>
        <w:t>Vereadora - PSD</w:t>
      </w:r>
    </w:p>
    <w:p w:rsidR="00E52C0D" w:rsidRPr="00E52C0D" w:rsidRDefault="00E52C0D" w:rsidP="00E52C0D">
      <w:pPr>
        <w:tabs>
          <w:tab w:val="left" w:pos="6480"/>
        </w:tabs>
        <w:jc w:val="center"/>
        <w:rPr>
          <w:rFonts w:ascii="Arial" w:hAnsi="Arial"/>
        </w:rPr>
      </w:pPr>
      <w:r w:rsidRPr="00E52C0D">
        <w:rPr>
          <w:rFonts w:ascii="Arial" w:hAnsi="Arial"/>
        </w:rPr>
        <w:t>2ª Secretária</w:t>
      </w:r>
    </w:p>
    <w:p w:rsidR="00342525" w:rsidRDefault="00342525" w:rsidP="00342525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sectPr w:rsidR="00342525" w:rsidSect="003425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709" w:bottom="28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AF9" w:rsidRDefault="00082AF9">
      <w:r>
        <w:separator/>
      </w:r>
    </w:p>
  </w:endnote>
  <w:endnote w:type="continuationSeparator" w:id="0">
    <w:p w:rsidR="00082AF9" w:rsidRDefault="0008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AF9" w:rsidRDefault="00082AF9">
      <w:r>
        <w:separator/>
      </w:r>
    </w:p>
  </w:footnote>
  <w:footnote w:type="continuationSeparator" w:id="0">
    <w:p w:rsidR="00082AF9" w:rsidRDefault="0008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7" name="Imagem 2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82AF9"/>
    <w:rsid w:val="00084D8D"/>
    <w:rsid w:val="00094490"/>
    <w:rsid w:val="000958D5"/>
    <w:rsid w:val="00101B10"/>
    <w:rsid w:val="00120FC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42525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485C"/>
    <w:rsid w:val="00564368"/>
    <w:rsid w:val="005775D2"/>
    <w:rsid w:val="005B3D21"/>
    <w:rsid w:val="005C3938"/>
    <w:rsid w:val="005E138D"/>
    <w:rsid w:val="005E176E"/>
    <w:rsid w:val="00624472"/>
    <w:rsid w:val="0064029D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C6341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F37EA"/>
    <w:rsid w:val="00D14EB1"/>
    <w:rsid w:val="00D2072E"/>
    <w:rsid w:val="00D3483F"/>
    <w:rsid w:val="00DB48F6"/>
    <w:rsid w:val="00E11F92"/>
    <w:rsid w:val="00E14F37"/>
    <w:rsid w:val="00E3022D"/>
    <w:rsid w:val="00E52C0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84D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4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95</TotalTime>
  <Pages>1</Pages>
  <Words>324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2016-08-22T18:51:00Z</cp:lastPrinted>
  <dcterms:created xsi:type="dcterms:W3CDTF">2016-08-22T17:16:00Z</dcterms:created>
  <dcterms:modified xsi:type="dcterms:W3CDTF">2016-08-23T17:45:00Z</dcterms:modified>
</cp:coreProperties>
</file>