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98" w:rsidRPr="00BF791A" w:rsidRDefault="00416098" w:rsidP="000D7091">
      <w:pPr>
        <w:spacing w:before="240" w:after="120" w:line="276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05DD">
        <w:rPr>
          <w:rFonts w:ascii="Arial" w:hAnsi="Arial" w:cs="Arial"/>
          <w:b/>
          <w:caps/>
          <w:sz w:val="28"/>
          <w:szCs w:val="28"/>
        </w:rPr>
        <w:t>1345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0D7091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smartTag w:uri="schemas-houaiss/mini" w:element="verbetes">
              <w:r w:rsidRPr="000D7091">
                <w:rPr>
                  <w:rFonts w:ascii="Arial" w:hAnsi="Arial" w:cs="Arial"/>
                  <w:sz w:val="18"/>
                  <w:szCs w:val="18"/>
                </w:rPr>
                <w:t>Assunto</w:t>
              </w:r>
            </w:smartTag>
            <w:r w:rsidRPr="000D7091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155" w:type="dxa"/>
          </w:tcPr>
          <w:p w:rsidR="00416098" w:rsidRPr="000D7091" w:rsidRDefault="00DF05DD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 xml:space="preserve">Moção Congratulatória à servidora Cristiane Silva Fidélis Rosa pelos 25 anos de serviços prestados a esta Casa Legislativa, completados em 12 de agosto do </w:t>
            </w:r>
            <w:proofErr w:type="gramStart"/>
            <w:r w:rsidRPr="000D7091">
              <w:rPr>
                <w:rFonts w:ascii="Arial" w:hAnsi="Arial" w:cs="Arial"/>
                <w:sz w:val="18"/>
                <w:szCs w:val="18"/>
              </w:rPr>
              <w:t>corrente.</w:t>
            </w:r>
            <w:proofErr w:type="gramEnd"/>
            <w:r w:rsidR="00416098" w:rsidRPr="000D709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416098" w:rsidRPr="000D7091">
              <w:rPr>
                <w:rFonts w:ascii="Arial" w:hAnsi="Arial" w:cs="Arial"/>
                <w:sz w:val="18"/>
                <w:szCs w:val="18"/>
              </w:rPr>
              <w:instrText xml:space="preserve">  </w:instrText>
            </w:r>
            <w:r w:rsidR="00416098" w:rsidRPr="000D709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07DF0" w:rsidRPr="000D7091" w:rsidRDefault="00416098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D7091">
        <w:rPr>
          <w:rFonts w:ascii="Arial" w:hAnsi="Arial" w:cs="Arial"/>
          <w:b/>
          <w:sz w:val="22"/>
          <w:szCs w:val="22"/>
        </w:rPr>
        <w:t>REQUEREMOS</w:t>
      </w:r>
      <w:r w:rsidRPr="000D709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Excelentíssimo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D7091">
          <w:rPr>
            <w:rFonts w:ascii="Arial" w:hAnsi="Arial" w:cs="Arial"/>
            <w:sz w:val="22"/>
            <w:szCs w:val="22"/>
          </w:rPr>
          <w:t>Senhor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Presidente</w:t>
        </w:r>
      </w:smartTag>
      <w:r w:rsidRPr="000D709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Casa</w:t>
        </w:r>
      </w:smartTag>
      <w:r w:rsidRPr="000D709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formalidades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regimentais</w:t>
        </w:r>
      </w:smartTag>
      <w:r w:rsidRPr="000D7091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Ata</w:t>
        </w:r>
      </w:smartTag>
      <w:r w:rsidRPr="000D7091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trabalhos</w:t>
        </w:r>
      </w:smartTag>
      <w:r w:rsidRPr="000D709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Sessão</w:t>
        </w:r>
      </w:smartTag>
      <w:r w:rsidRPr="000D7091">
        <w:rPr>
          <w:rFonts w:ascii="Arial" w:hAnsi="Arial" w:cs="Arial"/>
          <w:sz w:val="22"/>
          <w:szCs w:val="22"/>
        </w:rPr>
        <w:t xml:space="preserve"> o registro de </w:t>
      </w:r>
      <w:r w:rsidR="00B07DF0" w:rsidRPr="000D7091">
        <w:rPr>
          <w:rFonts w:ascii="Arial" w:hAnsi="Arial" w:cs="Arial"/>
          <w:sz w:val="22"/>
          <w:szCs w:val="22"/>
        </w:rPr>
        <w:t>Moção Congratulatória à servidora Cristiane Silva Fidélis Rosa pelos 25 anos de serviços prestados a esta Casa Legislativa, completados em 12 de agosto do corrente.</w:t>
      </w:r>
    </w:p>
    <w:p w:rsidR="00346570" w:rsidRPr="000D7091" w:rsidRDefault="00346570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D7091">
        <w:rPr>
          <w:rFonts w:ascii="Arial" w:hAnsi="Arial" w:cs="Arial"/>
          <w:sz w:val="22"/>
          <w:szCs w:val="22"/>
        </w:rPr>
        <w:t>Durante todos esses anos</w:t>
      </w:r>
      <w:r w:rsidR="003849F4" w:rsidRPr="000D7091">
        <w:rPr>
          <w:rFonts w:ascii="Arial" w:hAnsi="Arial" w:cs="Arial"/>
          <w:sz w:val="22"/>
          <w:szCs w:val="22"/>
        </w:rPr>
        <w:t>, além das tarefas próprias de seu cargo,</w:t>
      </w:r>
      <w:r w:rsidRPr="000D7091">
        <w:rPr>
          <w:rFonts w:ascii="Arial" w:hAnsi="Arial" w:cs="Arial"/>
          <w:sz w:val="22"/>
          <w:szCs w:val="22"/>
        </w:rPr>
        <w:t xml:space="preserve"> a servidora trabalhou voluntariamente como Chefe dos Transportes (</w:t>
      </w:r>
      <w:proofErr w:type="gramStart"/>
      <w:r w:rsidRPr="000D7091">
        <w:rPr>
          <w:rFonts w:ascii="Arial" w:hAnsi="Arial" w:cs="Arial"/>
          <w:sz w:val="22"/>
          <w:szCs w:val="22"/>
        </w:rPr>
        <w:t>7</w:t>
      </w:r>
      <w:proofErr w:type="gramEnd"/>
      <w:r w:rsidRPr="000D7091">
        <w:rPr>
          <w:rFonts w:ascii="Arial" w:hAnsi="Arial" w:cs="Arial"/>
          <w:sz w:val="22"/>
          <w:szCs w:val="22"/>
        </w:rPr>
        <w:t xml:space="preserve"> meses no ano de 1996), </w:t>
      </w:r>
      <w:r w:rsidR="003849F4" w:rsidRPr="000D7091">
        <w:rPr>
          <w:rFonts w:ascii="Arial" w:hAnsi="Arial" w:cs="Arial"/>
          <w:sz w:val="22"/>
          <w:szCs w:val="22"/>
        </w:rPr>
        <w:t>n</w:t>
      </w:r>
      <w:r w:rsidRPr="000D7091">
        <w:rPr>
          <w:rFonts w:ascii="Arial" w:hAnsi="Arial" w:cs="Arial"/>
          <w:sz w:val="22"/>
          <w:szCs w:val="22"/>
        </w:rPr>
        <w:t>a Controladoria de Patrimônio (por 3 anos) e compôs a Equipe de Cerimonial e Eventos (por 4 anos)</w:t>
      </w:r>
      <w:r w:rsidR="00F02646" w:rsidRPr="000D7091">
        <w:rPr>
          <w:rFonts w:ascii="Arial" w:hAnsi="Arial" w:cs="Arial"/>
          <w:sz w:val="22"/>
          <w:szCs w:val="22"/>
        </w:rPr>
        <w:t>,</w:t>
      </w:r>
      <w:r w:rsidRPr="000D7091">
        <w:rPr>
          <w:rFonts w:ascii="Arial" w:hAnsi="Arial" w:cs="Arial"/>
          <w:sz w:val="22"/>
          <w:szCs w:val="22"/>
        </w:rPr>
        <w:t xml:space="preserve"> além de ter ocupado as funções de Assistente de Direção (3 anos – 2010), Membro da Comissão de Licitações e Equipe de Pregão, Chefe do Departamento de Transportes (2013), Assessora de Treinamento e Capacitação (2014) e</w:t>
      </w:r>
      <w:r w:rsidR="003849F4" w:rsidRPr="000D7091">
        <w:rPr>
          <w:rFonts w:ascii="Arial" w:hAnsi="Arial" w:cs="Arial"/>
          <w:sz w:val="22"/>
          <w:szCs w:val="22"/>
        </w:rPr>
        <w:t>,</w:t>
      </w:r>
      <w:r w:rsidRPr="000D7091">
        <w:rPr>
          <w:rFonts w:ascii="Arial" w:hAnsi="Arial" w:cs="Arial"/>
          <w:sz w:val="22"/>
          <w:szCs w:val="22"/>
        </w:rPr>
        <w:t xml:space="preserve"> desde 2014</w:t>
      </w:r>
      <w:r w:rsidR="003849F4" w:rsidRPr="000D7091">
        <w:rPr>
          <w:rFonts w:ascii="Arial" w:hAnsi="Arial" w:cs="Arial"/>
          <w:sz w:val="22"/>
          <w:szCs w:val="22"/>
        </w:rPr>
        <w:t>, exerce o cargo de</w:t>
      </w:r>
      <w:r w:rsidRPr="000D7091">
        <w:rPr>
          <w:rFonts w:ascii="Arial" w:hAnsi="Arial" w:cs="Arial"/>
          <w:sz w:val="22"/>
          <w:szCs w:val="22"/>
        </w:rPr>
        <w:t xml:space="preserve"> Chefe de Cerimonial. </w:t>
      </w:r>
    </w:p>
    <w:p w:rsidR="00346570" w:rsidRPr="000D7091" w:rsidRDefault="00346570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D7091">
        <w:rPr>
          <w:rFonts w:ascii="Arial" w:hAnsi="Arial" w:cs="Arial"/>
          <w:sz w:val="22"/>
          <w:szCs w:val="22"/>
        </w:rPr>
        <w:t xml:space="preserve">Sempre </w:t>
      </w:r>
      <w:r w:rsidR="008B27BC" w:rsidRPr="000D7091">
        <w:rPr>
          <w:rFonts w:ascii="Arial" w:hAnsi="Arial" w:cs="Arial"/>
          <w:sz w:val="22"/>
          <w:szCs w:val="22"/>
        </w:rPr>
        <w:t>contribuiu em f</w:t>
      </w:r>
      <w:r w:rsidRPr="000D7091">
        <w:rPr>
          <w:rFonts w:ascii="Arial" w:hAnsi="Arial" w:cs="Arial"/>
          <w:sz w:val="22"/>
          <w:szCs w:val="22"/>
        </w:rPr>
        <w:t xml:space="preserve">azer o melhor para que a Câmara seja realmente </w:t>
      </w:r>
      <w:r w:rsidR="003849F4" w:rsidRPr="000D7091">
        <w:rPr>
          <w:rFonts w:ascii="Arial" w:hAnsi="Arial" w:cs="Arial"/>
          <w:sz w:val="22"/>
          <w:szCs w:val="22"/>
        </w:rPr>
        <w:t>a Casa do P</w:t>
      </w:r>
      <w:r w:rsidRPr="000D7091">
        <w:rPr>
          <w:rFonts w:ascii="Arial" w:hAnsi="Arial" w:cs="Arial"/>
          <w:sz w:val="22"/>
          <w:szCs w:val="22"/>
        </w:rPr>
        <w:t>ovo, atendendo a todos com respeito e responsabilidade.</w:t>
      </w:r>
    </w:p>
    <w:p w:rsidR="00346570" w:rsidRPr="000D7091" w:rsidRDefault="00346570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D7091">
        <w:rPr>
          <w:rFonts w:ascii="Arial" w:hAnsi="Arial" w:cs="Arial"/>
          <w:sz w:val="22"/>
          <w:szCs w:val="22"/>
        </w:rPr>
        <w:t>Destacamos sua conduta imp</w:t>
      </w:r>
      <w:r w:rsidR="008B27BC" w:rsidRPr="000D7091">
        <w:rPr>
          <w:rFonts w:ascii="Arial" w:hAnsi="Arial" w:cs="Arial"/>
          <w:sz w:val="22"/>
          <w:szCs w:val="22"/>
        </w:rPr>
        <w:t>arcial no atendimento à Câmara J</w:t>
      </w:r>
      <w:r w:rsidRPr="000D7091">
        <w:rPr>
          <w:rFonts w:ascii="Arial" w:hAnsi="Arial" w:cs="Arial"/>
          <w:sz w:val="22"/>
          <w:szCs w:val="22"/>
        </w:rPr>
        <w:t>ovem</w:t>
      </w:r>
      <w:r w:rsidR="008B27BC" w:rsidRPr="000D7091">
        <w:rPr>
          <w:rFonts w:ascii="Arial" w:hAnsi="Arial" w:cs="Arial"/>
          <w:sz w:val="22"/>
          <w:szCs w:val="22"/>
        </w:rPr>
        <w:t>, sempre sendo</w:t>
      </w:r>
      <w:r w:rsidRPr="000D7091">
        <w:rPr>
          <w:rFonts w:ascii="Arial" w:hAnsi="Arial" w:cs="Arial"/>
          <w:sz w:val="22"/>
          <w:szCs w:val="22"/>
        </w:rPr>
        <w:t xml:space="preserve"> homenageada com </w:t>
      </w:r>
      <w:r w:rsidR="008B27BC" w:rsidRPr="000D7091">
        <w:rPr>
          <w:rFonts w:ascii="Arial" w:hAnsi="Arial" w:cs="Arial"/>
          <w:sz w:val="22"/>
          <w:szCs w:val="22"/>
        </w:rPr>
        <w:t>moções dos jovens nas sessões de</w:t>
      </w:r>
      <w:r w:rsidRPr="000D7091">
        <w:rPr>
          <w:rFonts w:ascii="Arial" w:hAnsi="Arial" w:cs="Arial"/>
          <w:sz w:val="22"/>
          <w:szCs w:val="22"/>
        </w:rPr>
        <w:t xml:space="preserve"> encerramento</w:t>
      </w:r>
      <w:r w:rsidR="008B27BC" w:rsidRPr="000D7091">
        <w:rPr>
          <w:rFonts w:ascii="Arial" w:hAnsi="Arial" w:cs="Arial"/>
          <w:sz w:val="22"/>
          <w:szCs w:val="22"/>
        </w:rPr>
        <w:t xml:space="preserve"> </w:t>
      </w:r>
      <w:r w:rsidRPr="000D7091">
        <w:rPr>
          <w:rFonts w:ascii="Arial" w:hAnsi="Arial" w:cs="Arial"/>
          <w:sz w:val="22"/>
          <w:szCs w:val="22"/>
        </w:rPr>
        <w:t xml:space="preserve">dos </w:t>
      </w:r>
      <w:r w:rsidR="008B27BC" w:rsidRPr="000D7091">
        <w:rPr>
          <w:rFonts w:ascii="Arial" w:hAnsi="Arial" w:cs="Arial"/>
          <w:sz w:val="22"/>
          <w:szCs w:val="22"/>
        </w:rPr>
        <w:t xml:space="preserve">seus </w:t>
      </w:r>
      <w:r w:rsidRPr="000D7091">
        <w:rPr>
          <w:rFonts w:ascii="Arial" w:hAnsi="Arial" w:cs="Arial"/>
          <w:sz w:val="22"/>
          <w:szCs w:val="22"/>
        </w:rPr>
        <w:t>trabalhos.</w:t>
      </w:r>
    </w:p>
    <w:p w:rsidR="00416098" w:rsidRPr="000D7091" w:rsidRDefault="00416098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D7091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fim</w:t>
        </w:r>
      </w:smartTag>
      <w:r w:rsidRPr="000D709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respeitosamente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r w:rsidRPr="000D7091">
        <w:rPr>
          <w:rFonts w:ascii="Arial" w:hAnsi="Arial" w:cs="Arial"/>
          <w:b/>
          <w:sz w:val="22"/>
          <w:szCs w:val="22"/>
        </w:rPr>
        <w:t>REQUEREMOS</w:t>
      </w:r>
      <w:r w:rsidRPr="000D7091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Presidência</w:t>
        </w:r>
      </w:smartTag>
      <w:r w:rsidRPr="000D709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Casa</w:t>
        </w:r>
      </w:smartTag>
      <w:r w:rsidRPr="000D7091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providências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habituais</w:t>
        </w:r>
      </w:smartTag>
      <w:r w:rsidRPr="000D709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D7091">
          <w:rPr>
            <w:rFonts w:ascii="Arial" w:hAnsi="Arial" w:cs="Arial"/>
            <w:sz w:val="22"/>
            <w:szCs w:val="22"/>
          </w:rPr>
          <w:t>para</w:t>
        </w:r>
      </w:smartTag>
      <w:r w:rsidRPr="000D7091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0D7091">
          <w:rPr>
            <w:rFonts w:ascii="Arial" w:hAnsi="Arial" w:cs="Arial"/>
            <w:sz w:val="22"/>
            <w:szCs w:val="22"/>
          </w:rPr>
          <w:t>divulgação</w:t>
        </w:r>
      </w:smartTag>
      <w:r w:rsidRPr="000D7091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0D7091">
          <w:rPr>
            <w:rFonts w:ascii="Arial" w:hAnsi="Arial" w:cs="Arial"/>
            <w:sz w:val="22"/>
            <w:szCs w:val="22"/>
          </w:rPr>
          <w:t>presente</w:t>
        </w:r>
      </w:smartTag>
      <w:r w:rsidRPr="000D7091">
        <w:rPr>
          <w:rFonts w:ascii="Arial" w:hAnsi="Arial" w:cs="Arial"/>
          <w:sz w:val="22"/>
          <w:szCs w:val="22"/>
        </w:rPr>
        <w:t xml:space="preserve"> manifestação.</w:t>
      </w:r>
    </w:p>
    <w:p w:rsidR="00416098" w:rsidRPr="000D7091" w:rsidRDefault="00416098" w:rsidP="000D709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D7091">
          <w:rPr>
            <w:rFonts w:ascii="Arial" w:hAnsi="Arial" w:cs="Arial"/>
            <w:sz w:val="22"/>
            <w:szCs w:val="22"/>
          </w:rPr>
          <w:t>Sala</w:t>
        </w:r>
      </w:smartTag>
      <w:r w:rsidRPr="000D7091">
        <w:rPr>
          <w:rFonts w:ascii="Arial" w:hAnsi="Arial" w:cs="Arial"/>
          <w:sz w:val="22"/>
          <w:szCs w:val="22"/>
        </w:rPr>
        <w:t xml:space="preserve"> das Sessões, </w:t>
      </w:r>
      <w:r w:rsidR="00B07DF0" w:rsidRPr="000D7091">
        <w:rPr>
          <w:rFonts w:ascii="Arial" w:hAnsi="Arial" w:cs="Arial"/>
          <w:sz w:val="22"/>
          <w:szCs w:val="22"/>
        </w:rPr>
        <w:t xml:space="preserve">24 de agosto de 2016. </w:t>
      </w:r>
    </w:p>
    <w:p w:rsidR="00416098" w:rsidRPr="000D7091" w:rsidRDefault="00416098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B07DF0" w:rsidRPr="000D7091" w:rsidRDefault="00B07DF0" w:rsidP="00416098">
      <w:pPr>
        <w:spacing w:line="360" w:lineRule="auto"/>
        <w:rPr>
          <w:rFonts w:ascii="Arial" w:hAnsi="Arial" w:cs="Arial"/>
          <w:sz w:val="18"/>
          <w:szCs w:val="18"/>
        </w:rPr>
      </w:pPr>
    </w:p>
    <w:p w:rsidR="00346570" w:rsidRPr="000D7091" w:rsidRDefault="00346570" w:rsidP="00346570">
      <w:pPr>
        <w:tabs>
          <w:tab w:val="left" w:pos="6480"/>
        </w:tabs>
        <w:jc w:val="center"/>
        <w:rPr>
          <w:rFonts w:ascii="Arial" w:hAnsi="Arial"/>
          <w:b/>
          <w:sz w:val="18"/>
          <w:szCs w:val="18"/>
        </w:rPr>
      </w:pPr>
      <w:r w:rsidRPr="000D7091">
        <w:rPr>
          <w:rFonts w:ascii="Arial" w:hAnsi="Arial"/>
          <w:b/>
          <w:sz w:val="18"/>
          <w:szCs w:val="18"/>
        </w:rPr>
        <w:t>ROSE GASPAR</w:t>
      </w:r>
    </w:p>
    <w:p w:rsidR="000D7091" w:rsidRPr="000D7091" w:rsidRDefault="00346570" w:rsidP="000D7091">
      <w:pPr>
        <w:tabs>
          <w:tab w:val="left" w:pos="6480"/>
        </w:tabs>
        <w:jc w:val="center"/>
        <w:rPr>
          <w:rFonts w:ascii="Arial" w:hAnsi="Arial"/>
          <w:sz w:val="18"/>
          <w:szCs w:val="18"/>
        </w:rPr>
      </w:pPr>
      <w:r w:rsidRPr="000D7091">
        <w:rPr>
          <w:rFonts w:ascii="Arial" w:hAnsi="Arial"/>
          <w:sz w:val="18"/>
          <w:szCs w:val="18"/>
        </w:rPr>
        <w:t>Vereadora - PT</w:t>
      </w:r>
      <w:bookmarkStart w:id="0" w:name="_GoBack"/>
      <w:bookmarkEnd w:id="0"/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10"/>
      </w:tblGrid>
      <w:tr w:rsidR="000D7091" w:rsidTr="000D7091"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ANA LINO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Vereadora - PSD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ARILDO BATISTA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 xml:space="preserve">Vereador - PT 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EDGARD SASAKI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PSDC</w:t>
            </w:r>
          </w:p>
        </w:tc>
        <w:tc>
          <w:tcPr>
            <w:tcW w:w="2410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EDINHO GUEDES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PR</w:t>
            </w:r>
          </w:p>
        </w:tc>
      </w:tr>
      <w:tr w:rsidR="000D7091" w:rsidTr="000D7091"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FERNANDO DA ÓTICA ORIGINAL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PSC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HERNANI BARRETO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PT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ITAMAR ALVES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PDT</w:t>
            </w:r>
          </w:p>
        </w:tc>
        <w:tc>
          <w:tcPr>
            <w:tcW w:w="2410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JOSÉ FRANCISCO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PT</w:t>
            </w:r>
          </w:p>
        </w:tc>
      </w:tr>
      <w:tr w:rsidR="000D7091" w:rsidTr="000D7091"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MAURÍCIO HAKA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DEM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PAULINHO DO ESPORTE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PSD</w:t>
            </w:r>
          </w:p>
        </w:tc>
        <w:tc>
          <w:tcPr>
            <w:tcW w:w="2409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z w:val="18"/>
                <w:szCs w:val="18"/>
              </w:rPr>
              <w:t>ROGÉRIO TIMÓTEO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PRB</w:t>
            </w:r>
          </w:p>
        </w:tc>
        <w:tc>
          <w:tcPr>
            <w:tcW w:w="2410" w:type="dxa"/>
          </w:tcPr>
          <w:p w:rsidR="000D7091" w:rsidRDefault="000D7091" w:rsidP="000D7091">
            <w:pPr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</w:p>
          <w:p w:rsidR="000D7091" w:rsidRDefault="000D7091" w:rsidP="000D7091">
            <w:pPr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0D7091">
              <w:rPr>
                <w:rFonts w:ascii="Arial" w:hAnsi="Arial" w:cs="Arial"/>
                <w:b/>
                <w:smallCaps/>
                <w:sz w:val="18"/>
                <w:szCs w:val="18"/>
              </w:rPr>
              <w:t>VALMIR DO PARQUE MEIA LUA</w:t>
            </w:r>
          </w:p>
          <w:p w:rsidR="000D7091" w:rsidRPr="000D7091" w:rsidRDefault="000D7091" w:rsidP="000D70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091">
              <w:rPr>
                <w:rFonts w:ascii="Arial" w:hAnsi="Arial" w:cs="Arial"/>
                <w:sz w:val="18"/>
                <w:szCs w:val="18"/>
              </w:rPr>
              <w:t>Vereador - PSDC</w:t>
            </w:r>
          </w:p>
        </w:tc>
      </w:tr>
    </w:tbl>
    <w:p w:rsidR="000D7091" w:rsidRPr="000D7091" w:rsidRDefault="000D7091" w:rsidP="000D7091">
      <w:pPr>
        <w:tabs>
          <w:tab w:val="left" w:pos="6480"/>
        </w:tabs>
        <w:rPr>
          <w:rFonts w:ascii="Arial" w:hAnsi="Arial" w:cs="Arial"/>
          <w:sz w:val="22"/>
          <w:szCs w:val="22"/>
        </w:rPr>
      </w:pPr>
    </w:p>
    <w:sectPr w:rsidR="000D7091" w:rsidRPr="000D7091" w:rsidSect="000D7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13" w:rsidRDefault="00A20613">
      <w:r>
        <w:separator/>
      </w:r>
    </w:p>
  </w:endnote>
  <w:endnote w:type="continuationSeparator" w:id="0">
    <w:p w:rsidR="00A20613" w:rsidRDefault="00A2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13" w:rsidRDefault="00A20613">
      <w:r>
        <w:separator/>
      </w:r>
    </w:p>
  </w:footnote>
  <w:footnote w:type="continuationSeparator" w:id="0">
    <w:p w:rsidR="00A20613" w:rsidRDefault="00A20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BB9A29E" wp14:editId="5BA055D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10A5D7E" wp14:editId="75B187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6AF2768" wp14:editId="78878AB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7091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46570"/>
    <w:rsid w:val="003849F4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8B27BC"/>
    <w:rsid w:val="008E49E7"/>
    <w:rsid w:val="0094686C"/>
    <w:rsid w:val="009768E6"/>
    <w:rsid w:val="009849AF"/>
    <w:rsid w:val="00987774"/>
    <w:rsid w:val="009A2ABD"/>
    <w:rsid w:val="009B207E"/>
    <w:rsid w:val="009B32F8"/>
    <w:rsid w:val="009C3070"/>
    <w:rsid w:val="009D50D4"/>
    <w:rsid w:val="009E1F05"/>
    <w:rsid w:val="00A20613"/>
    <w:rsid w:val="00A46B01"/>
    <w:rsid w:val="00A71A73"/>
    <w:rsid w:val="00A92CB9"/>
    <w:rsid w:val="00A944DF"/>
    <w:rsid w:val="00AC4931"/>
    <w:rsid w:val="00AC700A"/>
    <w:rsid w:val="00AC712C"/>
    <w:rsid w:val="00AE2967"/>
    <w:rsid w:val="00B062A3"/>
    <w:rsid w:val="00B07DF0"/>
    <w:rsid w:val="00BA1565"/>
    <w:rsid w:val="00BA5BD4"/>
    <w:rsid w:val="00BC63C6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F05DD"/>
    <w:rsid w:val="00E11F92"/>
    <w:rsid w:val="00E14F37"/>
    <w:rsid w:val="00E3022D"/>
    <w:rsid w:val="00E86C30"/>
    <w:rsid w:val="00E90C30"/>
    <w:rsid w:val="00EB04D6"/>
    <w:rsid w:val="00ED2065"/>
    <w:rsid w:val="00F02646"/>
    <w:rsid w:val="00F27895"/>
    <w:rsid w:val="00F36F70"/>
    <w:rsid w:val="00F420E5"/>
    <w:rsid w:val="00F73DA3"/>
    <w:rsid w:val="00FA3CFC"/>
    <w:rsid w:val="00FA470F"/>
    <w:rsid w:val="00FC5D5D"/>
    <w:rsid w:val="00FE28F8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0264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6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0264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6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308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9</cp:revision>
  <cp:lastPrinted>2016-08-23T17:50:00Z</cp:lastPrinted>
  <dcterms:created xsi:type="dcterms:W3CDTF">2016-08-22T19:03:00Z</dcterms:created>
  <dcterms:modified xsi:type="dcterms:W3CDTF">2016-08-24T14:47:00Z</dcterms:modified>
</cp:coreProperties>
</file>