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141E0A">
        <w:rPr>
          <w:rFonts w:cs="Arial"/>
          <w:b/>
          <w:caps/>
          <w:sz w:val="28"/>
          <w:szCs w:val="28"/>
        </w:rPr>
        <w:t>1353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141E0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141E0A">
              <w:rPr>
                <w:rFonts w:cs="Arial"/>
                <w:sz w:val="20"/>
                <w:szCs w:val="20"/>
              </w:rPr>
              <w:t xml:space="preserve">Moção Congratulatória pelo transcurso do Dia do Soldado, comemorado em 25 de </w:t>
            </w:r>
            <w:proofErr w:type="gramStart"/>
            <w:r w:rsidRPr="00141E0A">
              <w:rPr>
                <w:rFonts w:cs="Arial"/>
                <w:sz w:val="20"/>
                <w:szCs w:val="20"/>
              </w:rPr>
              <w:t>agosto.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141E0A" w:rsidRPr="00141E0A">
        <w:rPr>
          <w:rFonts w:cs="Arial"/>
        </w:rPr>
        <w:t>Moção Congratulatória pelo transcurso do Dia do Soldado, comemorado em 25 de agosto.</w:t>
      </w:r>
    </w:p>
    <w:p w:rsidR="00141E0A" w:rsidRPr="00141E0A" w:rsidRDefault="00141E0A" w:rsidP="00141E0A">
      <w:pPr>
        <w:tabs>
          <w:tab w:val="left" w:pos="-600"/>
        </w:tabs>
        <w:spacing w:before="240" w:after="240"/>
        <w:ind w:firstLine="1701"/>
        <w:rPr>
          <w:rFonts w:cs="Arial"/>
        </w:rPr>
      </w:pPr>
      <w:r w:rsidRPr="00141E0A">
        <w:rPr>
          <w:rFonts w:cs="Arial"/>
        </w:rPr>
        <w:t>Em c</w:t>
      </w:r>
      <w:bookmarkStart w:id="0" w:name="_GoBack"/>
      <w:bookmarkEnd w:id="0"/>
      <w:r w:rsidRPr="00141E0A">
        <w:rPr>
          <w:rFonts w:cs="Arial"/>
        </w:rPr>
        <w:t xml:space="preserve">elebração a essa data especial, parabenizamos todos </w:t>
      </w:r>
      <w:proofErr w:type="gramStart"/>
      <w:r w:rsidRPr="00141E0A">
        <w:rPr>
          <w:rFonts w:cs="Arial"/>
        </w:rPr>
        <w:t>aqueles</w:t>
      </w:r>
      <w:proofErr w:type="gramEnd"/>
      <w:r w:rsidRPr="00141E0A">
        <w:rPr>
          <w:rFonts w:cs="Arial"/>
        </w:rPr>
        <w:t xml:space="preserve"> que, ao se alistarem, atuam em prol da defesa do país.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141E0A">
        <w:rPr>
          <w:rFonts w:cs="Arial"/>
        </w:rPr>
        <w:t>24 de agosto de 2016.</w:t>
      </w:r>
    </w:p>
    <w:p w:rsidR="00141E0A" w:rsidRDefault="00141E0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41E0A" w:rsidRDefault="00141E0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41E0A" w:rsidRPr="00A73B31" w:rsidRDefault="00141E0A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141E0A" w:rsidRPr="00A73B31" w:rsidRDefault="00141E0A" w:rsidP="00E73E69">
      <w:pPr>
        <w:spacing w:line="240" w:lineRule="auto"/>
        <w:jc w:val="center"/>
      </w:pPr>
      <w:r w:rsidRPr="00A73B31">
        <w:t>Vereador – PSDC</w:t>
      </w:r>
    </w:p>
    <w:p w:rsidR="00141E0A" w:rsidRDefault="00141E0A" w:rsidP="008B6411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141E0A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EAD" w:rsidRDefault="004E0EAD">
      <w:r>
        <w:separator/>
      </w:r>
    </w:p>
  </w:endnote>
  <w:endnote w:type="continuationSeparator" w:id="0">
    <w:p w:rsidR="004E0EAD" w:rsidRDefault="004E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EAD" w:rsidRDefault="004E0EAD">
      <w:r>
        <w:separator/>
      </w:r>
    </w:p>
  </w:footnote>
  <w:footnote w:type="continuationSeparator" w:id="0">
    <w:p w:rsidR="004E0EAD" w:rsidRDefault="004E0E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9E06A8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6A8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41E0A"/>
    <w:rsid w:val="00163256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E0EAD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06A8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2016-08-22T13:18:00Z</dcterms:created>
  <dcterms:modified xsi:type="dcterms:W3CDTF">2016-08-22T13:19:00Z</dcterms:modified>
</cp:coreProperties>
</file>