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96C0A">
        <w:rPr>
          <w:rFonts w:ascii="Arial" w:hAnsi="Arial" w:cs="Arial"/>
          <w:b/>
          <w:caps/>
          <w:sz w:val="28"/>
          <w:szCs w:val="28"/>
        </w:rPr>
        <w:t>1362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8368"/>
      </w:tblGrid>
      <w:tr w:rsidR="00B5044F" w:rsidRPr="00691CF5" w:rsidTr="00E96C0A">
        <w:trPr>
          <w:trHeight w:val="1057"/>
        </w:trPr>
        <w:tc>
          <w:tcPr>
            <w:tcW w:w="1056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68" w:type="dxa"/>
          </w:tcPr>
          <w:p w:rsidR="00B5044F" w:rsidRPr="00691CF5" w:rsidRDefault="00E96C0A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CCR Nova Dutra, solicitando iluminação pública para a Avenida Alda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Lencioni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Toledo, no trecho compreendido do prédio que abriga a Secretaria Municipal de Infraestrutura até a Churrascaria Gramados, no Parque Meia Lua, neste Município.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96C0A" w:rsidRDefault="00B5044F" w:rsidP="00E96C0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884122">
        <w:rPr>
          <w:rFonts w:ascii="Arial" w:hAnsi="Arial" w:cs="Arial"/>
        </w:rPr>
        <w:t xml:space="preserve">, seja oficiado à </w:t>
      </w:r>
      <w:r w:rsidR="00E96C0A">
        <w:rPr>
          <w:rFonts w:ascii="Arial" w:hAnsi="Arial" w:cs="Arial"/>
        </w:rPr>
        <w:t>CCR Nova Dutra</w:t>
      </w:r>
      <w:r w:rsidR="00E96C0A" w:rsidRPr="00E96C0A">
        <w:rPr>
          <w:rFonts w:ascii="Arial" w:hAnsi="Arial" w:cs="Arial"/>
        </w:rPr>
        <w:t xml:space="preserve"> solicitando iluminação pública para a Avenida Alda </w:t>
      </w:r>
      <w:proofErr w:type="spellStart"/>
      <w:r w:rsidR="00E96C0A" w:rsidRPr="00E96C0A">
        <w:rPr>
          <w:rFonts w:ascii="Arial" w:hAnsi="Arial" w:cs="Arial"/>
        </w:rPr>
        <w:t>Lencioni</w:t>
      </w:r>
      <w:proofErr w:type="spellEnd"/>
      <w:r w:rsidR="00E96C0A" w:rsidRPr="00E96C0A">
        <w:rPr>
          <w:rFonts w:ascii="Arial" w:hAnsi="Arial" w:cs="Arial"/>
        </w:rPr>
        <w:t xml:space="preserve"> de Toledo, no trecho compreendido do prédio que abriga a Secretaria Municipal de Infraestrutura até a Churrascaria Gramados, no Parque Meia Lua, neste Município.</w:t>
      </w:r>
    </w:p>
    <w:p w:rsidR="00E96C0A" w:rsidRDefault="00E96C0A" w:rsidP="00E96C0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falta de iluminação acarreta sérios riscos aos pedestres, além da constante sensação de insegurança.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884122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84122">
        <w:rPr>
          <w:rFonts w:ascii="Arial" w:hAnsi="Arial" w:cs="Arial"/>
        </w:rPr>
        <w:t>24 de agosto de 2016.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E96C0A" w:rsidRPr="00E96C0A" w:rsidRDefault="00E96C0A" w:rsidP="00E96C0A">
      <w:pPr>
        <w:jc w:val="center"/>
        <w:rPr>
          <w:rFonts w:ascii="Arial" w:hAnsi="Arial"/>
          <w:b/>
          <w:smallCaps/>
        </w:rPr>
      </w:pPr>
      <w:r w:rsidRPr="00E96C0A">
        <w:rPr>
          <w:rFonts w:ascii="Arial" w:hAnsi="Arial"/>
          <w:b/>
          <w:smallCaps/>
        </w:rPr>
        <w:t>VALMIR DO PARQUE MEIA LUA</w:t>
      </w:r>
    </w:p>
    <w:p w:rsidR="00B5044F" w:rsidRPr="00691CF5" w:rsidRDefault="00E96C0A" w:rsidP="00E96C0A">
      <w:pPr>
        <w:spacing w:line="360" w:lineRule="auto"/>
        <w:jc w:val="center"/>
        <w:rPr>
          <w:rFonts w:ascii="Arial" w:hAnsi="Arial" w:cs="Arial"/>
        </w:rPr>
      </w:pPr>
      <w:r w:rsidRPr="00E96C0A">
        <w:rPr>
          <w:rFonts w:ascii="Arial" w:hAnsi="Arial"/>
        </w:rPr>
        <w:t>Vereador - PSDC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7B3" w:rsidRDefault="007D17B3">
      <w:r>
        <w:separator/>
      </w:r>
    </w:p>
  </w:endnote>
  <w:endnote w:type="continuationSeparator" w:id="0">
    <w:p w:rsidR="007D17B3" w:rsidRDefault="007D1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7B3" w:rsidRDefault="007D17B3">
      <w:r>
        <w:separator/>
      </w:r>
    </w:p>
  </w:footnote>
  <w:footnote w:type="continuationSeparator" w:id="0">
    <w:p w:rsidR="007D17B3" w:rsidRDefault="007D1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83786"/>
    <w:rsid w:val="00397FF3"/>
    <w:rsid w:val="003B3EB7"/>
    <w:rsid w:val="003D675E"/>
    <w:rsid w:val="003F5422"/>
    <w:rsid w:val="00412795"/>
    <w:rsid w:val="00424F5A"/>
    <w:rsid w:val="00487D64"/>
    <w:rsid w:val="00493115"/>
    <w:rsid w:val="004958A4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D17B3"/>
    <w:rsid w:val="007F75CA"/>
    <w:rsid w:val="0080197E"/>
    <w:rsid w:val="008356E0"/>
    <w:rsid w:val="00877E50"/>
    <w:rsid w:val="00884122"/>
    <w:rsid w:val="00887908"/>
    <w:rsid w:val="008909A4"/>
    <w:rsid w:val="008A0EB2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96C0A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6</TotalTime>
  <Pages>1</Pages>
  <Words>168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2016-08-23T13:10:00Z</cp:lastPrinted>
  <dcterms:created xsi:type="dcterms:W3CDTF">2016-08-23T13:10:00Z</dcterms:created>
  <dcterms:modified xsi:type="dcterms:W3CDTF">2016-08-23T13:16:00Z</dcterms:modified>
</cp:coreProperties>
</file>