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A56B42">
        <w:rPr>
          <w:rFonts w:cs="Arial"/>
          <w:b/>
          <w:caps/>
          <w:sz w:val="28"/>
          <w:szCs w:val="28"/>
        </w:rPr>
        <w:t>1364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A56B4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A56B42">
              <w:rPr>
                <w:rFonts w:cs="Arial"/>
                <w:sz w:val="20"/>
                <w:szCs w:val="20"/>
              </w:rPr>
              <w:t>À EDP - Bandeirante Energia S/A, solicitando a substituição do poste de madeira existente na Rua Modesta Barrios Miguelis, na Vila Garcia, neste Município.</w:t>
            </w:r>
            <w:r w:rsidR="00A411A4">
              <w:rPr>
                <w:rFonts w:cs="Arial"/>
                <w:sz w:val="20"/>
                <w:szCs w:val="20"/>
              </w:rPr>
              <w:t xml:space="preserve"> 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A56B42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A56B42" w:rsidRPr="00A56B42">
        <w:rPr>
          <w:rFonts w:cs="Arial"/>
        </w:rPr>
        <w:t xml:space="preserve">à </w:t>
      </w:r>
      <w:r w:rsidR="00A56B42">
        <w:rPr>
          <w:rFonts w:cs="Arial"/>
        </w:rPr>
        <w:t>EDP - Bandeirante Energia S/A</w:t>
      </w:r>
      <w:r w:rsidR="00A56B42" w:rsidRPr="00A56B42">
        <w:rPr>
          <w:rFonts w:cs="Arial"/>
        </w:rPr>
        <w:t xml:space="preserve"> solicitando a substituição do poste de madeira existente na Rua Modesta Barrios Miguelis, </w:t>
      </w:r>
      <w:r w:rsidR="00A56B42">
        <w:rPr>
          <w:rFonts w:cs="Arial"/>
        </w:rPr>
        <w:t>na Vila Garcia, neste Município</w:t>
      </w:r>
      <w:r w:rsidR="00A3250B" w:rsidRPr="00A3250B">
        <w:rPr>
          <w:rFonts w:cs="Arial"/>
        </w:rPr>
        <w:t xml:space="preserve">.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A411A4">
        <w:rPr>
          <w:rFonts w:cs="Arial"/>
        </w:rPr>
        <w:t>da EDP – Bandeirante Energia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  <w:bookmarkStart w:id="0" w:name="_GoBack"/>
      <w:bookmarkEnd w:id="0"/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A56B42">
        <w:rPr>
          <w:rFonts w:cs="Arial"/>
        </w:rPr>
        <w:t>24 de agosto de 2016.</w:t>
      </w:r>
    </w:p>
    <w:p w:rsidR="00A56B42" w:rsidRDefault="00A56B42" w:rsidP="00A3250B">
      <w:pPr>
        <w:tabs>
          <w:tab w:val="left" w:pos="-600"/>
        </w:tabs>
        <w:ind w:firstLine="1701"/>
        <w:rPr>
          <w:rFonts w:cs="Arial"/>
        </w:rPr>
      </w:pPr>
    </w:p>
    <w:p w:rsidR="00A56B42" w:rsidRDefault="00A56B42" w:rsidP="00A3250B">
      <w:pPr>
        <w:tabs>
          <w:tab w:val="left" w:pos="-600"/>
        </w:tabs>
        <w:ind w:firstLine="1701"/>
        <w:rPr>
          <w:rFonts w:cs="Arial"/>
        </w:rPr>
      </w:pPr>
    </w:p>
    <w:p w:rsidR="008F7A57" w:rsidRDefault="008F7A57" w:rsidP="00A3250B">
      <w:pPr>
        <w:tabs>
          <w:tab w:val="left" w:pos="-600"/>
        </w:tabs>
        <w:ind w:firstLine="1701"/>
        <w:rPr>
          <w:rFonts w:cs="Arial"/>
        </w:rPr>
      </w:pPr>
    </w:p>
    <w:p w:rsidR="00A56B42" w:rsidRPr="00A73B31" w:rsidRDefault="00A56B42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600AB0" w:rsidRDefault="00A56B42" w:rsidP="008F7A57">
      <w:pPr>
        <w:spacing w:line="240" w:lineRule="auto"/>
        <w:jc w:val="center"/>
        <w:rPr>
          <w:rFonts w:cs="Arial"/>
        </w:rPr>
      </w:pPr>
      <w:r w:rsidRPr="00A73B31">
        <w:t>Vereador – PSDC</w:t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600AB0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9FB" w:rsidRDefault="009839FB">
      <w:r>
        <w:separator/>
      </w:r>
    </w:p>
  </w:endnote>
  <w:endnote w:type="continuationSeparator" w:id="0">
    <w:p w:rsidR="009839FB" w:rsidRDefault="0098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9FB" w:rsidRDefault="009839FB">
      <w:r>
        <w:separator/>
      </w:r>
    </w:p>
  </w:footnote>
  <w:footnote w:type="continuationSeparator" w:id="0">
    <w:p w:rsidR="009839FB" w:rsidRDefault="00983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B26BB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B9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8F7A57"/>
    <w:rsid w:val="00951D3F"/>
    <w:rsid w:val="009839FB"/>
    <w:rsid w:val="009B3656"/>
    <w:rsid w:val="009C7DB3"/>
    <w:rsid w:val="00A3250B"/>
    <w:rsid w:val="00A37659"/>
    <w:rsid w:val="00A411A4"/>
    <w:rsid w:val="00A56B42"/>
    <w:rsid w:val="00A577B7"/>
    <w:rsid w:val="00A704FF"/>
    <w:rsid w:val="00AB499B"/>
    <w:rsid w:val="00AC063B"/>
    <w:rsid w:val="00AF409F"/>
    <w:rsid w:val="00B11716"/>
    <w:rsid w:val="00B14CC6"/>
    <w:rsid w:val="00B26BB9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4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2016-08-22T13:24:00Z</dcterms:created>
  <dcterms:modified xsi:type="dcterms:W3CDTF">2016-08-22T13:28:00Z</dcterms:modified>
</cp:coreProperties>
</file>