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58311C">
        <w:rPr>
          <w:rFonts w:cs="Arial"/>
          <w:b/>
          <w:caps/>
          <w:sz w:val="28"/>
          <w:szCs w:val="28"/>
        </w:rPr>
        <w:t>1367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58311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Moção Congratulatória pelo transcurso do Dia do Feirante, 25 de agosto.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Default="00FB2980" w:rsidP="00A23008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8311C" w:rsidRPr="0058311C">
        <w:rPr>
          <w:rFonts w:cs="Arial"/>
        </w:rPr>
        <w:t>Moção Congratulatória pelo transcurso do Dia do Feirante, 25 de agosto</w:t>
      </w:r>
      <w:r w:rsidR="0058311C">
        <w:rPr>
          <w:rFonts w:cs="Arial"/>
        </w:rPr>
        <w:t>.</w:t>
      </w:r>
    </w:p>
    <w:p w:rsidR="00A23008" w:rsidRDefault="0058311C" w:rsidP="00A23008">
      <w:pPr>
        <w:tabs>
          <w:tab w:val="left" w:pos="-600"/>
        </w:tabs>
        <w:spacing w:after="240"/>
        <w:ind w:firstLine="1701"/>
        <w:rPr>
          <w:rFonts w:cs="Arial"/>
        </w:rPr>
      </w:pPr>
      <w:r w:rsidRPr="0058311C">
        <w:rPr>
          <w:rFonts w:cs="Arial"/>
        </w:rPr>
        <w:t>Congratulamos todos os pr</w:t>
      </w:r>
      <w:r w:rsidR="00A23008">
        <w:rPr>
          <w:rFonts w:cs="Arial"/>
        </w:rPr>
        <w:t>ofissionais feirantes do Brasil</w:t>
      </w:r>
      <w:r w:rsidRPr="0058311C">
        <w:rPr>
          <w:rFonts w:cs="Arial"/>
        </w:rPr>
        <w:t xml:space="preserve"> pel</w:t>
      </w:r>
      <w:r w:rsidR="00A23008">
        <w:rPr>
          <w:rFonts w:cs="Arial"/>
        </w:rPr>
        <w:t>a passagem da data que lhes é dedicada, oportunidade em que celebramos junto à categoria seu importante trabalho, pautado sempre em zelosa dedicação.</w:t>
      </w:r>
    </w:p>
    <w:p w:rsidR="0058311C" w:rsidRDefault="00A23008" w:rsidP="00A23008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 xml:space="preserve">Aproveitamos o ensejo para dirigir </w:t>
      </w:r>
      <w:r w:rsidR="0058311C" w:rsidRPr="0058311C">
        <w:rPr>
          <w:rFonts w:cs="Arial"/>
        </w:rPr>
        <w:t>especiais cumprimentos aos fei</w:t>
      </w:r>
      <w:r>
        <w:rPr>
          <w:rFonts w:cs="Arial"/>
        </w:rPr>
        <w:t xml:space="preserve">rantes de Jacareí, na pessoa do Senhor </w:t>
      </w:r>
      <w:r w:rsidR="0058311C" w:rsidRPr="0058311C">
        <w:rPr>
          <w:rFonts w:cs="Arial"/>
        </w:rPr>
        <w:t>Augusto Arice.</w:t>
      </w:r>
      <w:r>
        <w:rPr>
          <w:rFonts w:cs="Arial"/>
        </w:rPr>
        <w:t xml:space="preserve"> </w:t>
      </w:r>
      <w:bookmarkStart w:id="0" w:name="_GoBack"/>
      <w:bookmarkEnd w:id="0"/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58311C">
        <w:rPr>
          <w:rFonts w:cs="Arial"/>
        </w:rPr>
        <w:t>24 de agosto de 2016.</w:t>
      </w:r>
    </w:p>
    <w:p w:rsidR="0058311C" w:rsidRDefault="0058311C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58311C" w:rsidRDefault="0058311C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58311C" w:rsidRPr="00F71843" w:rsidRDefault="0058311C" w:rsidP="00EC15B2">
      <w:pPr>
        <w:spacing w:line="240" w:lineRule="auto"/>
        <w:jc w:val="center"/>
        <w:rPr>
          <w:b/>
          <w:sz w:val="23"/>
          <w:szCs w:val="23"/>
        </w:rPr>
      </w:pPr>
      <w:r w:rsidRPr="00F71843">
        <w:rPr>
          <w:b/>
          <w:sz w:val="23"/>
          <w:szCs w:val="23"/>
        </w:rPr>
        <w:t>EDINHO GUEDES</w:t>
      </w:r>
    </w:p>
    <w:p w:rsidR="0058311C" w:rsidRPr="00F71843" w:rsidRDefault="0058311C" w:rsidP="00EC15B2">
      <w:pPr>
        <w:spacing w:line="240" w:lineRule="auto"/>
        <w:jc w:val="center"/>
        <w:rPr>
          <w:rFonts w:cs="Arial"/>
          <w:sz w:val="23"/>
          <w:szCs w:val="23"/>
        </w:rPr>
      </w:pPr>
      <w:r w:rsidRPr="00F71843">
        <w:rPr>
          <w:sz w:val="23"/>
          <w:szCs w:val="23"/>
        </w:rPr>
        <w:t>Vereador – Líder do PR</w:t>
      </w:r>
    </w:p>
    <w:p w:rsidR="0058311C" w:rsidRDefault="0058311C" w:rsidP="0058311C">
      <w:pPr>
        <w:tabs>
          <w:tab w:val="left" w:pos="-600"/>
        </w:tabs>
        <w:spacing w:after="120"/>
        <w:rPr>
          <w:rFonts w:cs="Arial"/>
        </w:rPr>
      </w:pPr>
    </w:p>
    <w:sectPr w:rsidR="0058311C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F21" w:rsidRDefault="003D7F21">
      <w:r>
        <w:separator/>
      </w:r>
    </w:p>
  </w:endnote>
  <w:endnote w:type="continuationSeparator" w:id="0">
    <w:p w:rsidR="003D7F21" w:rsidRDefault="003D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F21" w:rsidRDefault="003D7F21">
      <w:r>
        <w:separator/>
      </w:r>
    </w:p>
  </w:footnote>
  <w:footnote w:type="continuationSeparator" w:id="0">
    <w:p w:rsidR="003D7F21" w:rsidRDefault="003D7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1E1BDE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DE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1E1BDE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3D7F21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8311C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23008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7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9</TotalTime>
  <Pages>1</Pages>
  <Words>140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2016-08-22T14:56:00Z</dcterms:created>
  <dcterms:modified xsi:type="dcterms:W3CDTF">2016-08-22T15:05:00Z</dcterms:modified>
</cp:coreProperties>
</file>