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E126C">
        <w:rPr>
          <w:rFonts w:ascii="Arial" w:hAnsi="Arial" w:cs="Arial"/>
          <w:b/>
          <w:caps/>
          <w:sz w:val="28"/>
          <w:szCs w:val="28"/>
        </w:rPr>
        <w:t>1368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7E126C" w:rsidP="0082254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Psicólogo, 27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agosto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E126C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7E126C" w:rsidRPr="007E126C">
        <w:rPr>
          <w:rFonts w:ascii="Arial" w:hAnsi="Arial" w:cs="Arial"/>
        </w:rPr>
        <w:t xml:space="preserve">Moção Congratulatória pelo transcurso do Dia do Psicólogo, </w:t>
      </w:r>
      <w:r w:rsidR="007E126C">
        <w:rPr>
          <w:rFonts w:ascii="Arial" w:hAnsi="Arial" w:cs="Arial"/>
        </w:rPr>
        <w:t xml:space="preserve">comemorado </w:t>
      </w:r>
      <w:r w:rsidR="007E126C" w:rsidRPr="007E126C">
        <w:rPr>
          <w:rFonts w:ascii="Arial" w:hAnsi="Arial" w:cs="Arial"/>
        </w:rPr>
        <w:t>27 de agosto</w:t>
      </w:r>
      <w:r w:rsidR="007E126C">
        <w:rPr>
          <w:rFonts w:ascii="Arial" w:hAnsi="Arial" w:cs="Arial"/>
        </w:rPr>
        <w:t>.</w:t>
      </w:r>
    </w:p>
    <w:p w:rsidR="007E126C" w:rsidRDefault="007E126C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parabenizamos todos os profissionais do Município, responsáveis pelo estudo da mente e do comportamento humanos, </w:t>
      </w:r>
      <w:r w:rsidR="004201AA">
        <w:rPr>
          <w:rFonts w:ascii="Arial" w:hAnsi="Arial" w:cs="Arial"/>
        </w:rPr>
        <w:t>e consignamos nossos</w:t>
      </w:r>
      <w:r>
        <w:rPr>
          <w:rFonts w:ascii="Arial" w:hAnsi="Arial" w:cs="Arial"/>
        </w:rPr>
        <w:t xml:space="preserve"> especiais cumprimentos à psicoterapeuta Fl</w:t>
      </w:r>
      <w:r w:rsidR="004201A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via </w:t>
      </w:r>
      <w:proofErr w:type="spellStart"/>
      <w:r>
        <w:rPr>
          <w:rFonts w:ascii="Arial" w:hAnsi="Arial" w:cs="Arial"/>
        </w:rPr>
        <w:t>Abdon</w:t>
      </w:r>
      <w:proofErr w:type="spellEnd"/>
      <w:r>
        <w:rPr>
          <w:rFonts w:ascii="Arial" w:hAnsi="Arial" w:cs="Arial"/>
        </w:rPr>
        <w:t xml:space="preserve"> Abrahão.</w:t>
      </w:r>
    </w:p>
    <w:p w:rsidR="00B75CEF" w:rsidRPr="00BF791A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7E126C">
        <w:rPr>
          <w:rFonts w:ascii="Arial" w:hAnsi="Arial" w:cs="Arial"/>
        </w:rPr>
        <w:t xml:space="preserve"> manifestação. </w:t>
      </w:r>
    </w:p>
    <w:p w:rsidR="00B75CEF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201AA">
        <w:rPr>
          <w:rFonts w:ascii="Arial" w:hAnsi="Arial" w:cs="Arial"/>
        </w:rPr>
        <w:t>24 de agosto de 2016.</w:t>
      </w:r>
    </w:p>
    <w:p w:rsidR="004201AA" w:rsidRDefault="004201AA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201AA" w:rsidRDefault="004201AA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201AA" w:rsidRDefault="004201AA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201AA" w:rsidRPr="00A34F2C" w:rsidRDefault="004201AA" w:rsidP="004201AA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EDINHO GUEDES</w:t>
      </w:r>
    </w:p>
    <w:p w:rsidR="004201AA" w:rsidRPr="00A34F2C" w:rsidRDefault="004201AA" w:rsidP="004201AA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Líder do P</w:t>
      </w:r>
      <w:r>
        <w:rPr>
          <w:rFonts w:ascii="Arial" w:hAnsi="Arial" w:cs="Arial"/>
        </w:rPr>
        <w:t>R</w:t>
      </w:r>
    </w:p>
    <w:sectPr w:rsidR="004201AA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773" w:rsidRDefault="00294773">
      <w:r>
        <w:separator/>
      </w:r>
    </w:p>
  </w:endnote>
  <w:endnote w:type="continuationSeparator" w:id="0">
    <w:p w:rsidR="00294773" w:rsidRDefault="00294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773" w:rsidRDefault="00294773">
      <w:r>
        <w:separator/>
      </w:r>
    </w:p>
  </w:footnote>
  <w:footnote w:type="continuationSeparator" w:id="0">
    <w:p w:rsidR="00294773" w:rsidRDefault="002947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DB406E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D92A6F0" wp14:editId="3E1B259F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27F15D6" wp14:editId="50757ABF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45F2E095" wp14:editId="119E7CE3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0C1C376B" wp14:editId="3186B91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1876CE69" wp14:editId="20D9456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4A4986C2" wp14:editId="01C390F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94773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01AA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126C"/>
    <w:rsid w:val="007E3F69"/>
    <w:rsid w:val="007F75CA"/>
    <w:rsid w:val="0080197E"/>
    <w:rsid w:val="00820C13"/>
    <w:rsid w:val="0082254B"/>
    <w:rsid w:val="00870972"/>
    <w:rsid w:val="00877E50"/>
    <w:rsid w:val="008808D7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06E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7EEE5-94C4-41C9-BDF0-8DDCF7358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123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2016-08-24T10:56:00Z</cp:lastPrinted>
  <dcterms:created xsi:type="dcterms:W3CDTF">2016-08-22T15:45:00Z</dcterms:created>
  <dcterms:modified xsi:type="dcterms:W3CDTF">2016-08-24T10:56:00Z</dcterms:modified>
</cp:coreProperties>
</file>