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B31C84">
        <w:rPr>
          <w:rFonts w:cs="Arial"/>
          <w:b/>
          <w:caps/>
          <w:sz w:val="28"/>
          <w:szCs w:val="28"/>
        </w:rPr>
        <w:t>1371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B31C84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Moção Congratulatória pelo transcurso do Dia do Nutricionista, 31 de agosto. </w:t>
            </w:r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B31C84">
      <w:pPr>
        <w:tabs>
          <w:tab w:val="left" w:pos="-600"/>
        </w:tabs>
        <w:spacing w:before="600"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B31C84" w:rsidRPr="00B31C84">
        <w:rPr>
          <w:rFonts w:cs="Arial"/>
        </w:rPr>
        <w:t>Moção Congratulatória pelo transcurso do Dia do Nutricionista, 31 de agosto</w:t>
      </w:r>
      <w:r w:rsidR="00B31C84">
        <w:rPr>
          <w:rFonts w:cs="Arial"/>
        </w:rPr>
        <w:t>.</w:t>
      </w:r>
    </w:p>
    <w:p w:rsidR="00B31C84" w:rsidRDefault="00B31C84" w:rsidP="00B31C84">
      <w:pPr>
        <w:tabs>
          <w:tab w:val="left" w:pos="-600"/>
        </w:tabs>
        <w:spacing w:after="240"/>
        <w:ind w:firstLine="1701"/>
        <w:rPr>
          <w:rFonts w:cs="Arial"/>
        </w:rPr>
      </w:pPr>
      <w:r w:rsidRPr="00B31C84">
        <w:rPr>
          <w:rFonts w:cs="Arial"/>
        </w:rPr>
        <w:t xml:space="preserve">Congratulamos todos os profissionais Nutricionais </w:t>
      </w:r>
      <w:r w:rsidR="009529C8">
        <w:rPr>
          <w:rFonts w:cs="Arial"/>
        </w:rPr>
        <w:t>do Brasil</w:t>
      </w:r>
      <w:bookmarkStart w:id="0" w:name="_GoBack"/>
      <w:bookmarkEnd w:id="0"/>
      <w:r>
        <w:rPr>
          <w:rFonts w:cs="Arial"/>
        </w:rPr>
        <w:t xml:space="preserve"> pela passagem da data que lhes é dedicada, oportunidade em que celebramos junto à categoria todas as conquistas advindas do empenho e dedicação com que realizam seu trabalho.</w:t>
      </w:r>
    </w:p>
    <w:p w:rsidR="00B31C84" w:rsidRDefault="00B31C84" w:rsidP="00B31C84">
      <w:pPr>
        <w:tabs>
          <w:tab w:val="left" w:pos="-600"/>
        </w:tabs>
        <w:spacing w:after="240"/>
        <w:ind w:firstLine="1701"/>
        <w:rPr>
          <w:rFonts w:cs="Arial"/>
        </w:rPr>
      </w:pPr>
      <w:r>
        <w:rPr>
          <w:rFonts w:cs="Arial"/>
        </w:rPr>
        <w:t xml:space="preserve">Neste ensejo, dirigimos </w:t>
      </w:r>
      <w:r w:rsidRPr="00B31C84">
        <w:rPr>
          <w:rFonts w:cs="Arial"/>
        </w:rPr>
        <w:t>especiais cumprimentos aos Nutricionistas de Jacareí</w:t>
      </w:r>
      <w:r>
        <w:rPr>
          <w:rFonts w:cs="Arial"/>
        </w:rPr>
        <w:t xml:space="preserve">, na pessoa da Senhora </w:t>
      </w:r>
      <w:proofErr w:type="spellStart"/>
      <w:r w:rsidRPr="00B31C84">
        <w:rPr>
          <w:rFonts w:cs="Arial"/>
        </w:rPr>
        <w:t>Antonella</w:t>
      </w:r>
      <w:proofErr w:type="spellEnd"/>
      <w:r w:rsidRPr="00B31C84">
        <w:rPr>
          <w:rFonts w:cs="Arial"/>
        </w:rPr>
        <w:t xml:space="preserve"> </w:t>
      </w:r>
      <w:proofErr w:type="spellStart"/>
      <w:r w:rsidRPr="00B31C84">
        <w:rPr>
          <w:rFonts w:cs="Arial"/>
        </w:rPr>
        <w:t>Turci</w:t>
      </w:r>
      <w:proofErr w:type="spellEnd"/>
      <w:r w:rsidRPr="00B31C84">
        <w:rPr>
          <w:rFonts w:cs="Arial"/>
        </w:rPr>
        <w:t xml:space="preserve"> Nadir</w:t>
      </w:r>
      <w:r>
        <w:rPr>
          <w:rFonts w:cs="Arial"/>
        </w:rPr>
        <w:t>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B31C84">
        <w:rPr>
          <w:rFonts w:cs="Arial"/>
        </w:rPr>
        <w:t>24 de agosto de 2016.</w:t>
      </w:r>
    </w:p>
    <w:p w:rsidR="00B31C84" w:rsidRDefault="00B31C84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B31C84" w:rsidRDefault="00B31C84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B31C84" w:rsidRDefault="00B31C84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B31C84" w:rsidRPr="00F71843" w:rsidRDefault="00B31C84" w:rsidP="00EC15B2">
      <w:pPr>
        <w:spacing w:line="240" w:lineRule="auto"/>
        <w:jc w:val="center"/>
        <w:rPr>
          <w:b/>
          <w:sz w:val="23"/>
          <w:szCs w:val="23"/>
        </w:rPr>
      </w:pPr>
      <w:r w:rsidRPr="00F71843">
        <w:rPr>
          <w:b/>
          <w:sz w:val="23"/>
          <w:szCs w:val="23"/>
        </w:rPr>
        <w:t>EDINHO GUEDES</w:t>
      </w:r>
    </w:p>
    <w:p w:rsidR="00B31C84" w:rsidRPr="00F71843" w:rsidRDefault="00B31C84" w:rsidP="00EC15B2">
      <w:pPr>
        <w:spacing w:line="240" w:lineRule="auto"/>
        <w:jc w:val="center"/>
        <w:rPr>
          <w:rFonts w:cs="Arial"/>
          <w:sz w:val="23"/>
          <w:szCs w:val="23"/>
        </w:rPr>
      </w:pPr>
      <w:r w:rsidRPr="00F71843">
        <w:rPr>
          <w:sz w:val="23"/>
          <w:szCs w:val="23"/>
        </w:rPr>
        <w:t>Vereador – Líder do PR</w:t>
      </w:r>
    </w:p>
    <w:sectPr w:rsidR="00B31C84" w:rsidRPr="00F71843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600" w:rsidRDefault="008E0600">
      <w:r>
        <w:separator/>
      </w:r>
    </w:p>
  </w:endnote>
  <w:endnote w:type="continuationSeparator" w:id="0">
    <w:p w:rsidR="008E0600" w:rsidRDefault="008E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600" w:rsidRDefault="008E0600">
      <w:r>
        <w:separator/>
      </w:r>
    </w:p>
  </w:footnote>
  <w:footnote w:type="continuationSeparator" w:id="0">
    <w:p w:rsidR="008E0600" w:rsidRDefault="008E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762D21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B072F60" wp14:editId="7DB14898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D21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A0E4D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2D21"/>
    <w:rsid w:val="00763557"/>
    <w:rsid w:val="00767750"/>
    <w:rsid w:val="007734EC"/>
    <w:rsid w:val="007A16AA"/>
    <w:rsid w:val="007E5956"/>
    <w:rsid w:val="007F7A3B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8E0600"/>
    <w:rsid w:val="009023EF"/>
    <w:rsid w:val="0090563C"/>
    <w:rsid w:val="00913647"/>
    <w:rsid w:val="00951D3F"/>
    <w:rsid w:val="009529C8"/>
    <w:rsid w:val="00974C86"/>
    <w:rsid w:val="009A031F"/>
    <w:rsid w:val="009C7DB3"/>
    <w:rsid w:val="009E4AC1"/>
    <w:rsid w:val="00A4461C"/>
    <w:rsid w:val="00A577B7"/>
    <w:rsid w:val="00A978D6"/>
    <w:rsid w:val="00AA1B99"/>
    <w:rsid w:val="00AC063B"/>
    <w:rsid w:val="00AF409F"/>
    <w:rsid w:val="00B31C84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5</TotalTime>
  <Pages>1</Pages>
  <Words>145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2013-04-18T11:50:00Z</cp:lastPrinted>
  <dcterms:created xsi:type="dcterms:W3CDTF">2016-08-22T15:15:00Z</dcterms:created>
  <dcterms:modified xsi:type="dcterms:W3CDTF">2016-08-24T10:55:00Z</dcterms:modified>
</cp:coreProperties>
</file>