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5660B">
        <w:rPr>
          <w:rFonts w:ascii="Arial" w:hAnsi="Arial" w:cs="Arial"/>
          <w:b/>
          <w:caps/>
          <w:sz w:val="28"/>
          <w:szCs w:val="28"/>
        </w:rPr>
        <w:t>1373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416098" w:rsidRPr="00BF791A" w:rsidTr="00982264">
        <w:tc>
          <w:tcPr>
            <w:tcW w:w="1030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416098" w:rsidRPr="00BF791A" w:rsidRDefault="0075660B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transcurso do Dia Nacional da Habitação, comemorado em 21 de agosto.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63B5E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E63B5E" w:rsidRPr="00E63B5E">
        <w:rPr>
          <w:rFonts w:ascii="Arial" w:hAnsi="Arial" w:cs="Arial"/>
        </w:rPr>
        <w:t>Moção Congratulatória pelo transcurso do Dia Nacional da Habitação, comemorado em 21 de agosto.</w:t>
      </w:r>
    </w:p>
    <w:p w:rsidR="00E63B5E" w:rsidRPr="00BF791A" w:rsidRDefault="00E63B5E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Essa data comemorativa foi criada para refletirmos</w:t>
      </w:r>
      <w:r w:rsidR="00566B0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sobre as consequências do déficit habitacional e o problema enfrentado por aqueles que não</w:t>
      </w:r>
      <w:r w:rsidR="00566B00">
        <w:rPr>
          <w:rFonts w:ascii="Arial" w:hAnsi="Arial" w:cs="Arial"/>
        </w:rPr>
        <w:t xml:space="preserve"> conseguem edificar uma moradia</w:t>
      </w:r>
      <w:r w:rsidR="00046103">
        <w:rPr>
          <w:rFonts w:ascii="Arial" w:hAnsi="Arial" w:cs="Arial"/>
        </w:rPr>
        <w:t>, bem como para</w:t>
      </w:r>
      <w:bookmarkStart w:id="0" w:name="_GoBack"/>
      <w:bookmarkEnd w:id="0"/>
      <w:r w:rsidR="00566B00">
        <w:rPr>
          <w:rFonts w:ascii="Arial" w:hAnsi="Arial" w:cs="Arial"/>
        </w:rPr>
        <w:t xml:space="preserve"> buscarmos soluções para amenizar o problema.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Pr="00BF791A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E63B5E">
        <w:rPr>
          <w:rFonts w:ascii="Arial" w:hAnsi="Arial" w:cs="Arial"/>
        </w:rPr>
        <w:t>24 de agosto de 2016.</w:t>
      </w:r>
    </w:p>
    <w:p w:rsidR="00416098" w:rsidRDefault="00416098" w:rsidP="00416098">
      <w:pPr>
        <w:spacing w:line="360" w:lineRule="auto"/>
        <w:rPr>
          <w:rFonts w:ascii="Arial" w:hAnsi="Arial" w:cs="Arial"/>
        </w:rPr>
      </w:pPr>
    </w:p>
    <w:p w:rsidR="00E63B5E" w:rsidRDefault="00E63B5E" w:rsidP="00416098">
      <w:pPr>
        <w:spacing w:line="360" w:lineRule="auto"/>
        <w:rPr>
          <w:rFonts w:ascii="Arial" w:hAnsi="Arial" w:cs="Arial"/>
        </w:rPr>
      </w:pPr>
    </w:p>
    <w:p w:rsidR="00E63B5E" w:rsidRPr="00E63B5E" w:rsidRDefault="00E63B5E" w:rsidP="00E63B5E">
      <w:pPr>
        <w:jc w:val="center"/>
        <w:rPr>
          <w:rFonts w:ascii="Arial" w:hAnsi="Arial"/>
          <w:b/>
        </w:rPr>
      </w:pPr>
      <w:r w:rsidRPr="00E63B5E">
        <w:rPr>
          <w:rFonts w:ascii="Arial" w:hAnsi="Arial"/>
          <w:b/>
        </w:rPr>
        <w:t>ITAMAR ALVES</w:t>
      </w:r>
    </w:p>
    <w:p w:rsidR="00E63B5E" w:rsidRPr="00E63B5E" w:rsidRDefault="00E63B5E" w:rsidP="00E63B5E">
      <w:pPr>
        <w:jc w:val="center"/>
        <w:rPr>
          <w:rFonts w:ascii="Arial" w:hAnsi="Arial"/>
        </w:rPr>
      </w:pPr>
      <w:r w:rsidRPr="00E63B5E">
        <w:rPr>
          <w:rFonts w:ascii="Arial" w:hAnsi="Arial"/>
        </w:rPr>
        <w:t>Vereador - PDT</w:t>
      </w:r>
    </w:p>
    <w:p w:rsidR="00E63B5E" w:rsidRPr="002A7434" w:rsidRDefault="00E63B5E" w:rsidP="00416098">
      <w:pPr>
        <w:spacing w:line="360" w:lineRule="auto"/>
        <w:rPr>
          <w:rFonts w:ascii="Arial" w:hAnsi="Arial" w:cs="Arial"/>
        </w:rPr>
      </w:pPr>
    </w:p>
    <w:p w:rsidR="00127995" w:rsidRPr="00416098" w:rsidRDefault="00127995" w:rsidP="00416098"/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6F7" w:rsidRDefault="002C76F7">
      <w:r>
        <w:separator/>
      </w:r>
    </w:p>
  </w:endnote>
  <w:endnote w:type="continuationSeparator" w:id="0">
    <w:p w:rsidR="002C76F7" w:rsidRDefault="002C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6F7" w:rsidRDefault="002C76F7">
      <w:r>
        <w:separator/>
      </w:r>
    </w:p>
  </w:footnote>
  <w:footnote w:type="continuationSeparator" w:id="0">
    <w:p w:rsidR="002C76F7" w:rsidRDefault="002C7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46103"/>
    <w:rsid w:val="00094490"/>
    <w:rsid w:val="000958D5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C76F7"/>
    <w:rsid w:val="002E0B63"/>
    <w:rsid w:val="002F02DB"/>
    <w:rsid w:val="00323F0F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64368"/>
    <w:rsid w:val="00566B00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5660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63B5E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D6513"/>
    <w:rsid w:val="00FE28F8"/>
    <w:rsid w:val="00FF7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12</TotalTime>
  <Pages>1</Pages>
  <Words>131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2016-08-23T12:22:00Z</dcterms:created>
  <dcterms:modified xsi:type="dcterms:W3CDTF">2016-08-23T17:55:00Z</dcterms:modified>
</cp:coreProperties>
</file>