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4548B">
        <w:rPr>
          <w:rFonts w:ascii="Arial" w:hAnsi="Arial" w:cs="Arial"/>
          <w:b/>
          <w:caps/>
          <w:sz w:val="28"/>
          <w:szCs w:val="28"/>
        </w:rPr>
        <w:t>1378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04548B" w:rsidP="00976AD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falta de apoio </w:t>
            </w:r>
            <w:r w:rsidR="00976AD5">
              <w:rPr>
                <w:rFonts w:ascii="Arial" w:hAnsi="Arial" w:cs="Arial"/>
                <w:sz w:val="20"/>
                <w:szCs w:val="20"/>
              </w:rPr>
              <w:t xml:space="preserve">da Prefeitura </w:t>
            </w:r>
            <w:r>
              <w:rPr>
                <w:rFonts w:ascii="Arial" w:hAnsi="Arial" w:cs="Arial"/>
                <w:sz w:val="20"/>
                <w:szCs w:val="20"/>
              </w:rPr>
              <w:t>ao PROERD – Programa Educacional de Resistência às Drogas e à Violência.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76AD5" w:rsidRPr="00976AD5" w:rsidRDefault="00976AD5" w:rsidP="00976AD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76AD5">
        <w:rPr>
          <w:rFonts w:ascii="Arial" w:hAnsi="Arial" w:cs="Arial"/>
        </w:rPr>
        <w:t>O PROERD – Programa Educacional de Resistência às Drogas e à Violência é um programa de educação preventiva ao uso de drogas que tem por objetivo evitar que crianças e adolescentes iniciem o seu uso.</w:t>
      </w:r>
    </w:p>
    <w:p w:rsidR="00976AD5" w:rsidRPr="00976AD5" w:rsidRDefault="00976AD5" w:rsidP="00976AD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76AD5">
        <w:rPr>
          <w:rFonts w:ascii="Arial" w:hAnsi="Arial" w:cs="Arial"/>
        </w:rPr>
        <w:t>Este programa ensina técnicas centradas na resistência à pressão dos companheiros e auxilia as crianças a dizerem não às drogas. Por se tratar de um programa eminentemente preventivo e estratégico, tem como objetivo principal educar as crianças em seu meio natural</w:t>
      </w:r>
      <w:r>
        <w:rPr>
          <w:rFonts w:ascii="Arial" w:hAnsi="Arial" w:cs="Arial"/>
        </w:rPr>
        <w:t xml:space="preserve"> –</w:t>
      </w:r>
      <w:r w:rsidRPr="00976AD5">
        <w:rPr>
          <w:rFonts w:ascii="Arial" w:hAnsi="Arial" w:cs="Arial"/>
        </w:rPr>
        <w:t xml:space="preserve"> a escola</w:t>
      </w:r>
      <w:r>
        <w:rPr>
          <w:rFonts w:ascii="Arial" w:hAnsi="Arial" w:cs="Arial"/>
        </w:rPr>
        <w:t xml:space="preserve"> –</w:t>
      </w:r>
      <w:r w:rsidRPr="00976AD5">
        <w:rPr>
          <w:rFonts w:ascii="Arial" w:hAnsi="Arial" w:cs="Arial"/>
        </w:rPr>
        <w:t>, com o auxílio de policiais fardados e professores.</w:t>
      </w:r>
    </w:p>
    <w:p w:rsidR="00976AD5" w:rsidRPr="00976AD5" w:rsidRDefault="00976AD5" w:rsidP="00976AD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76AD5">
        <w:rPr>
          <w:rFonts w:ascii="Arial" w:hAnsi="Arial" w:cs="Arial"/>
        </w:rPr>
        <w:t xml:space="preserve">O principal alvo do PROERD são as crianças da 4ª série do Ensino Fundamental. Mostrando-lhes os efeitos das drogas e ensinando as habilidades necessárias e </w:t>
      </w:r>
      <w:r w:rsidR="008B0A67">
        <w:rPr>
          <w:rFonts w:ascii="Arial" w:hAnsi="Arial" w:cs="Arial"/>
        </w:rPr>
        <w:t xml:space="preserve">a </w:t>
      </w:r>
      <w:r w:rsidRPr="00976AD5">
        <w:rPr>
          <w:rFonts w:ascii="Arial" w:hAnsi="Arial" w:cs="Arial"/>
        </w:rPr>
        <w:t xml:space="preserve">motivação para </w:t>
      </w:r>
      <w:r w:rsidR="008B0A67">
        <w:rPr>
          <w:rFonts w:ascii="Arial" w:hAnsi="Arial" w:cs="Arial"/>
        </w:rPr>
        <w:t>que se mantenham</w:t>
      </w:r>
      <w:r w:rsidRPr="00976AD5">
        <w:rPr>
          <w:rFonts w:ascii="Arial" w:hAnsi="Arial" w:cs="Arial"/>
        </w:rPr>
        <w:t xml:space="preserve"> longe desse mal, o programa também busca oferecer aos estudantes uma chance de verem os adultos como amigos, pessoas em quem eles podem confiar, possibilitando a essas crianças desenvolverem uma atitude positiva em relação às autoridades e </w:t>
      </w:r>
      <w:bookmarkStart w:id="0" w:name="_GoBack"/>
      <w:bookmarkEnd w:id="0"/>
      <w:r w:rsidRPr="00976AD5">
        <w:rPr>
          <w:rFonts w:ascii="Arial" w:hAnsi="Arial" w:cs="Arial"/>
        </w:rPr>
        <w:t>o respeito às leis.</w:t>
      </w:r>
    </w:p>
    <w:p w:rsidR="00976AD5" w:rsidRPr="00976AD5" w:rsidRDefault="00976AD5" w:rsidP="00976AD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8B0A67">
        <w:rPr>
          <w:rFonts w:ascii="Arial" w:hAnsi="Arial" w:cs="Arial"/>
          <w:b/>
        </w:rPr>
        <w:t>Considerando</w:t>
      </w:r>
      <w:r w:rsidRPr="00976AD5">
        <w:rPr>
          <w:rFonts w:ascii="Arial" w:hAnsi="Arial" w:cs="Arial"/>
        </w:rPr>
        <w:t xml:space="preserve"> que o PROERD Jacareí solicitou transporte (ônibus) à Secretaria Municipal de Educação para conduzir as crianças à formatura no SESI, pedido este que não foi atendido, conforme resposta do Secretário, o senhor Altair de Campos Mello; e</w:t>
      </w:r>
    </w:p>
    <w:p w:rsidR="00976AD5" w:rsidRPr="00976AD5" w:rsidRDefault="00976AD5" w:rsidP="00976AD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8B0A67">
        <w:rPr>
          <w:rFonts w:ascii="Arial" w:hAnsi="Arial" w:cs="Arial"/>
          <w:b/>
        </w:rPr>
        <w:t>Considerando</w:t>
      </w:r>
      <w:r w:rsidRPr="00976AD5">
        <w:rPr>
          <w:rFonts w:ascii="Arial" w:hAnsi="Arial" w:cs="Arial"/>
        </w:rPr>
        <w:t xml:space="preserve"> que os policiais que atuam no PROERD constituem um braço forte no Município, auxiliando a Prefeitura no combate as drogas,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8B0A67" w:rsidRPr="008B0A67" w:rsidRDefault="008B0A67" w:rsidP="008B0A67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8B0A67">
        <w:rPr>
          <w:rFonts w:ascii="Arial" w:hAnsi="Arial" w:cs="Arial"/>
        </w:rPr>
        <w:lastRenderedPageBreak/>
        <w:t xml:space="preserve">Por que a Prefeitura Municipal de Jacareí, por intermédio da Secretaria de Educação, </w:t>
      </w:r>
      <w:r>
        <w:rPr>
          <w:rFonts w:ascii="Arial" w:hAnsi="Arial" w:cs="Arial"/>
        </w:rPr>
        <w:t xml:space="preserve">se </w:t>
      </w:r>
      <w:r w:rsidRPr="008B0A67">
        <w:rPr>
          <w:rFonts w:ascii="Arial" w:hAnsi="Arial" w:cs="Arial"/>
        </w:rPr>
        <w:t xml:space="preserve">negou </w:t>
      </w:r>
      <w:r>
        <w:rPr>
          <w:rFonts w:ascii="Arial" w:hAnsi="Arial" w:cs="Arial"/>
        </w:rPr>
        <w:t xml:space="preserve">a </w:t>
      </w:r>
      <w:r w:rsidRPr="008B0A67">
        <w:rPr>
          <w:rFonts w:ascii="Arial" w:hAnsi="Arial" w:cs="Arial"/>
        </w:rPr>
        <w:t xml:space="preserve">fornecer os ônibus para </w:t>
      </w:r>
      <w:r>
        <w:rPr>
          <w:rFonts w:ascii="Arial" w:hAnsi="Arial" w:cs="Arial"/>
        </w:rPr>
        <w:t>conduzi</w:t>
      </w:r>
      <w:r w:rsidRPr="008B0A67">
        <w:rPr>
          <w:rFonts w:ascii="Arial" w:hAnsi="Arial" w:cs="Arial"/>
        </w:rPr>
        <w:t>r as crianças à formatura no SESI?</w:t>
      </w:r>
    </w:p>
    <w:p w:rsidR="00EA03BD" w:rsidRPr="00E27482" w:rsidRDefault="008B0A67" w:rsidP="008B0A67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8B0A67">
        <w:rPr>
          <w:rFonts w:ascii="Arial" w:hAnsi="Arial" w:cs="Arial"/>
        </w:rPr>
        <w:t xml:space="preserve">Por </w:t>
      </w:r>
      <w:r>
        <w:rPr>
          <w:rFonts w:ascii="Arial" w:hAnsi="Arial" w:cs="Arial"/>
        </w:rPr>
        <w:t>quais motivos</w:t>
      </w:r>
      <w:r w:rsidRPr="008B0A67">
        <w:rPr>
          <w:rFonts w:ascii="Arial" w:hAnsi="Arial" w:cs="Arial"/>
        </w:rPr>
        <w:t xml:space="preserve"> a Prefeitura Municipal de Jacareí não disponibilizou seus próprios equipamentos como, por exemplo, o Educa</w:t>
      </w:r>
      <w:r>
        <w:rPr>
          <w:rFonts w:ascii="Arial" w:hAnsi="Arial" w:cs="Arial"/>
        </w:rPr>
        <w:t>M</w:t>
      </w:r>
      <w:r w:rsidRPr="008B0A67">
        <w:rPr>
          <w:rFonts w:ascii="Arial" w:hAnsi="Arial" w:cs="Arial"/>
        </w:rPr>
        <w:t>ais, para a realização da formatura?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7D576A" w:rsidRDefault="00F65C85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8B0A67">
        <w:rPr>
          <w:rFonts w:ascii="Arial" w:hAnsi="Arial" w:cs="Arial"/>
        </w:rPr>
        <w:t>24 de agosto de 2016.</w:t>
      </w:r>
    </w:p>
    <w:p w:rsidR="008B0A67" w:rsidRDefault="008B0A67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8B0A67" w:rsidRDefault="008B0A67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8B0A67" w:rsidRDefault="008B0A67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8B0A67" w:rsidRPr="00A34F2C" w:rsidRDefault="008B0A67" w:rsidP="008B0A67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8B0A67" w:rsidRPr="00A34F2C" w:rsidRDefault="008B0A67" w:rsidP="008B0A67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</w:p>
    <w:sectPr w:rsidR="008B0A67" w:rsidRPr="00A34F2C" w:rsidSect="00E608D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665" w:right="709" w:bottom="1418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7BC" w:rsidRDefault="00C257BC">
      <w:r>
        <w:separator/>
      </w:r>
    </w:p>
  </w:endnote>
  <w:endnote w:type="continuationSeparator" w:id="0">
    <w:p w:rsidR="00C257BC" w:rsidRDefault="00C2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7BC" w:rsidRDefault="00C257BC">
      <w:r>
        <w:separator/>
      </w:r>
    </w:p>
  </w:footnote>
  <w:footnote w:type="continuationSeparator" w:id="0">
    <w:p w:rsidR="00C257BC" w:rsidRDefault="00C25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8EA5042" wp14:editId="6015CDD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F859C99" wp14:editId="03D572FA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2EA888AF" wp14:editId="12906D5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 xml:space="preserve">Pedido de Informações nº </w:t>
    </w:r>
    <w:r w:rsidR="008B0A67">
      <w:rPr>
        <w:rFonts w:ascii="Arial" w:hAnsi="Arial" w:cs="Arial"/>
        <w:b/>
        <w:i/>
        <w:sz w:val="22"/>
        <w:u w:val="single"/>
      </w:rPr>
      <w:t xml:space="preserve">1378/16 - Ver. Fernando da Ótica Original </w:t>
    </w:r>
    <w:r w:rsidR="00E608DD" w:rsidRPr="00E608DD">
      <w:rPr>
        <w:rFonts w:ascii="Arial" w:hAnsi="Arial" w:cs="Arial"/>
        <w:b/>
        <w:i/>
        <w:sz w:val="22"/>
        <w:u w:val="single"/>
      </w:rPr>
      <w:t xml:space="preserve">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C26744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C26744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7370F1E6" wp14:editId="4EFCF24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58E65817" wp14:editId="17CE583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621A814E" wp14:editId="2DDF72F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548B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B0A67"/>
    <w:rsid w:val="008C1FCB"/>
    <w:rsid w:val="00976853"/>
    <w:rsid w:val="009768E6"/>
    <w:rsid w:val="00976AD5"/>
    <w:rsid w:val="009A2ABD"/>
    <w:rsid w:val="009B207E"/>
    <w:rsid w:val="009B32F8"/>
    <w:rsid w:val="009D50D4"/>
    <w:rsid w:val="009E1F05"/>
    <w:rsid w:val="00A46B01"/>
    <w:rsid w:val="00A77E76"/>
    <w:rsid w:val="00A92CB9"/>
    <w:rsid w:val="00AA1F68"/>
    <w:rsid w:val="00AC712C"/>
    <w:rsid w:val="00BA1565"/>
    <w:rsid w:val="00BA1922"/>
    <w:rsid w:val="00BD3C47"/>
    <w:rsid w:val="00BE4DB0"/>
    <w:rsid w:val="00BF791A"/>
    <w:rsid w:val="00C06BEA"/>
    <w:rsid w:val="00C257BC"/>
    <w:rsid w:val="00C26744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2</Pages>
  <Words>352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2016-08-22T18:39:00Z</cp:lastPrinted>
  <dcterms:created xsi:type="dcterms:W3CDTF">2016-08-22T18:39:00Z</dcterms:created>
  <dcterms:modified xsi:type="dcterms:W3CDTF">2016-08-22T18:40:00Z</dcterms:modified>
</cp:coreProperties>
</file>