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B7A80">
        <w:rPr>
          <w:rFonts w:ascii="Arial" w:hAnsi="Arial" w:cs="Arial"/>
          <w:b/>
          <w:caps/>
          <w:sz w:val="28"/>
          <w:szCs w:val="28"/>
        </w:rPr>
        <w:t>1428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3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1"/>
        <w:gridCol w:w="8325"/>
      </w:tblGrid>
      <w:tr w:rsidR="00416098" w:rsidRPr="00BF791A" w:rsidTr="00BB7A80">
        <w:trPr>
          <w:trHeight w:val="1070"/>
        </w:trPr>
        <w:tc>
          <w:tcPr>
            <w:tcW w:w="1051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25" w:type="dxa"/>
          </w:tcPr>
          <w:p w:rsidR="00416098" w:rsidRPr="00BF791A" w:rsidRDefault="009D357A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de A</w:t>
            </w:r>
            <w:r w:rsidR="00BB7A80">
              <w:rPr>
                <w:rFonts w:ascii="Arial" w:hAnsi="Arial" w:cs="Arial"/>
                <w:sz w:val="20"/>
                <w:szCs w:val="20"/>
              </w:rPr>
              <w:t xml:space="preserve">poio à ASSPM – Associação de Subtenentes e Sargentos da Polícia Militar do Estado de São Paulo, no que tange às suas reivindicações salariais referentes aos anos de 2015 e 2016. 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16098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9D357A">
        <w:rPr>
          <w:rFonts w:ascii="Arial" w:hAnsi="Arial" w:cs="Arial"/>
        </w:rPr>
        <w:t>Moção de A</w:t>
      </w:r>
      <w:r w:rsidR="00BB7A80" w:rsidRPr="00BB7A80">
        <w:rPr>
          <w:rFonts w:ascii="Arial" w:hAnsi="Arial" w:cs="Arial"/>
        </w:rPr>
        <w:t>poio à ASSPM – Associação de Subtenentes e Sargentos da Polícia Militar do Estado de São Paulo no que tange às suas reivindicações salariais referentes aos anos de 2015 e 2016.</w:t>
      </w:r>
    </w:p>
    <w:p w:rsidR="00BB7A80" w:rsidRDefault="0038467E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Registramos a importância de se conceder o reajuste salarial e correção de inflação aos profissionais da carreira militar</w:t>
      </w:r>
      <w:r w:rsidR="009D357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que tanto se empenham em prol da segurança do nosso Estado</w:t>
      </w:r>
      <w:r w:rsidR="009D357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9D357A">
        <w:rPr>
          <w:rFonts w:ascii="Arial" w:hAnsi="Arial" w:cs="Arial"/>
        </w:rPr>
        <w:t>N</w:t>
      </w:r>
      <w:bookmarkStart w:id="0" w:name="_GoBack"/>
      <w:bookmarkEnd w:id="0"/>
      <w:r>
        <w:rPr>
          <w:rFonts w:ascii="Arial" w:hAnsi="Arial" w:cs="Arial"/>
        </w:rPr>
        <w:t>ada mais justo em se manter o poder aquisitivo de suas famílias, permitindo-lhes trabalhar com menor preocupação.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B7A80">
        <w:rPr>
          <w:rFonts w:ascii="Arial" w:hAnsi="Arial" w:cs="Arial"/>
        </w:rPr>
        <w:t>08 de setembro de 2016.</w:t>
      </w:r>
    </w:p>
    <w:p w:rsidR="00416098" w:rsidRDefault="00416098" w:rsidP="00416098">
      <w:pPr>
        <w:spacing w:line="360" w:lineRule="auto"/>
        <w:rPr>
          <w:rFonts w:ascii="Arial" w:hAnsi="Arial" w:cs="Arial"/>
        </w:rPr>
      </w:pPr>
    </w:p>
    <w:p w:rsidR="00BB7A80" w:rsidRDefault="00BB7A80" w:rsidP="00416098">
      <w:pPr>
        <w:spacing w:line="360" w:lineRule="auto"/>
        <w:rPr>
          <w:rFonts w:ascii="Arial" w:hAnsi="Arial" w:cs="Arial"/>
        </w:rPr>
      </w:pPr>
    </w:p>
    <w:p w:rsidR="00D06DF1" w:rsidRPr="00D06DF1" w:rsidRDefault="00D06DF1" w:rsidP="00D06DF1">
      <w:pPr>
        <w:jc w:val="center"/>
        <w:rPr>
          <w:rFonts w:ascii="Arial" w:hAnsi="Arial"/>
          <w:b/>
        </w:rPr>
      </w:pPr>
      <w:r w:rsidRPr="00D06DF1">
        <w:rPr>
          <w:rFonts w:ascii="Arial" w:hAnsi="Arial"/>
          <w:b/>
        </w:rPr>
        <w:t>ITAMAR ALVES</w:t>
      </w:r>
    </w:p>
    <w:p w:rsidR="00D06DF1" w:rsidRPr="00D06DF1" w:rsidRDefault="00D06DF1" w:rsidP="00D06DF1">
      <w:pPr>
        <w:jc w:val="center"/>
        <w:rPr>
          <w:rFonts w:ascii="Arial" w:hAnsi="Arial"/>
        </w:rPr>
      </w:pPr>
      <w:r w:rsidRPr="00D06DF1">
        <w:rPr>
          <w:rFonts w:ascii="Arial" w:hAnsi="Arial"/>
        </w:rPr>
        <w:t>Vereador - PDT</w:t>
      </w:r>
    </w:p>
    <w:p w:rsidR="00BB7A80" w:rsidRPr="002A7434" w:rsidRDefault="00BB7A80" w:rsidP="00416098">
      <w:pPr>
        <w:spacing w:line="360" w:lineRule="auto"/>
        <w:rPr>
          <w:rFonts w:ascii="Arial" w:hAnsi="Arial" w:cs="Arial"/>
        </w:rPr>
      </w:pP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A2D" w:rsidRDefault="00145A2D">
      <w:r>
        <w:separator/>
      </w:r>
    </w:p>
  </w:endnote>
  <w:endnote w:type="continuationSeparator" w:id="0">
    <w:p w:rsidR="00145A2D" w:rsidRDefault="00145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A2D" w:rsidRDefault="00145A2D">
      <w:r>
        <w:separator/>
      </w:r>
    </w:p>
  </w:footnote>
  <w:footnote w:type="continuationSeparator" w:id="0">
    <w:p w:rsidR="00145A2D" w:rsidRDefault="00145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45A2D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357A"/>
    <w:rsid w:val="009D50D4"/>
    <w:rsid w:val="009E1F05"/>
    <w:rsid w:val="00A46B01"/>
    <w:rsid w:val="00A71A73"/>
    <w:rsid w:val="00A92CB9"/>
    <w:rsid w:val="00A944DF"/>
    <w:rsid w:val="00AC37CA"/>
    <w:rsid w:val="00AC4931"/>
    <w:rsid w:val="00AC712C"/>
    <w:rsid w:val="00AE2967"/>
    <w:rsid w:val="00B062A3"/>
    <w:rsid w:val="00BA1565"/>
    <w:rsid w:val="00BA5BD4"/>
    <w:rsid w:val="00BB7A80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06DF1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</TotalTime>
  <Pages>1</Pages>
  <Words>170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2016-09-06T12:26:00Z</dcterms:created>
  <dcterms:modified xsi:type="dcterms:W3CDTF">2016-09-06T12:27:00Z</dcterms:modified>
</cp:coreProperties>
</file>