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43F70">
        <w:rPr>
          <w:rFonts w:ascii="Arial" w:hAnsi="Arial" w:cs="Arial"/>
          <w:b/>
          <w:caps/>
          <w:sz w:val="28"/>
          <w:szCs w:val="28"/>
        </w:rPr>
        <w:t>1432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F43F70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3F70">
              <w:rPr>
                <w:rFonts w:ascii="Arial" w:hAnsi="Arial" w:cs="Arial"/>
                <w:sz w:val="20"/>
                <w:szCs w:val="20"/>
              </w:rPr>
              <w:t xml:space="preserve">Moção Congratulatória ao Clube Rodoviário de Judô / Projeto Paulo Graça de Judô pela perfeita organização do 1º Torneio de Judô Paulo Graça, realizado no dia 3 de setembro do corrente, na Quadra de Esportes da Vila Garcia, no Distrito de São </w:t>
            </w:r>
            <w:proofErr w:type="gramStart"/>
            <w:r w:rsidRPr="00F43F70">
              <w:rPr>
                <w:rFonts w:ascii="Arial" w:hAnsi="Arial" w:cs="Arial"/>
                <w:sz w:val="20"/>
                <w:szCs w:val="20"/>
              </w:rPr>
              <w:t>Silvestre.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F43F70" w:rsidRPr="00F43F70">
        <w:rPr>
          <w:rFonts w:ascii="Arial" w:hAnsi="Arial" w:cs="Arial"/>
        </w:rPr>
        <w:t>Moção Congratulatória ao Clube Rodoviário de Judô / Projeto Paulo Graça de Judô pela perfeita organização do 1º Torneio de Judô Paulo Graça, realizado no dia 3 de setembro do corrente, na Quadra de Esportes da Vila Garcia, no Distrito de São Silvestre.</w:t>
      </w:r>
    </w:p>
    <w:p w:rsidR="00F43F70" w:rsidRPr="00BF791A" w:rsidRDefault="00F43F70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consignamos nossos especiais cumprimentos ao </w:t>
      </w:r>
      <w:proofErr w:type="spellStart"/>
      <w:r>
        <w:rPr>
          <w:rFonts w:ascii="Arial" w:hAnsi="Arial" w:cs="Arial"/>
        </w:rPr>
        <w:t>Sensei</w:t>
      </w:r>
      <w:proofErr w:type="spellEnd"/>
      <w:r>
        <w:rPr>
          <w:rFonts w:ascii="Arial" w:hAnsi="Arial" w:cs="Arial"/>
        </w:rPr>
        <w:t xml:space="preserve"> Paulo Graça, desejando-lhe sucesso em eventos futuros.</w:t>
      </w:r>
    </w:p>
    <w:p w:rsidR="00B75CEF" w:rsidRPr="00BF791A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56288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DE3115">
        <w:rPr>
          <w:rFonts w:ascii="Arial" w:hAnsi="Arial" w:cs="Arial"/>
        </w:rPr>
        <w:t>8</w:t>
      </w:r>
      <w:proofErr w:type="gramEnd"/>
      <w:r w:rsidR="00DE3115">
        <w:rPr>
          <w:rFonts w:ascii="Arial" w:hAnsi="Arial" w:cs="Arial"/>
        </w:rPr>
        <w:t xml:space="preserve"> de setembro de 2016.</w:t>
      </w:r>
    </w:p>
    <w:p w:rsidR="00DE3115" w:rsidRDefault="00DE3115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E3115" w:rsidRDefault="00DE3115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E3115" w:rsidRDefault="00DE3115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E3115" w:rsidRPr="00A34F2C" w:rsidRDefault="00DE3115" w:rsidP="00DE3115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DE3115" w:rsidRPr="00A34F2C" w:rsidRDefault="00DE3115" w:rsidP="00DE31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DE3115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735" w:rsidRDefault="002E6735">
      <w:r>
        <w:separator/>
      </w:r>
    </w:p>
  </w:endnote>
  <w:endnote w:type="continuationSeparator" w:id="0">
    <w:p w:rsidR="002E6735" w:rsidRDefault="002E6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735" w:rsidRDefault="002E6735">
      <w:r>
        <w:separator/>
      </w:r>
    </w:p>
  </w:footnote>
  <w:footnote w:type="continuationSeparator" w:id="0">
    <w:p w:rsidR="002E6735" w:rsidRDefault="002E6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8980381" wp14:editId="3ACB2F3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FDF82DD" wp14:editId="5CAC1400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50883B49" wp14:editId="15573FF5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4F3D44B6" wp14:editId="7C81E87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1EC0CC3E" wp14:editId="65682F4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68EA9EF1" wp14:editId="0BE06FD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E6735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DE3115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43F70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F374D-824B-4743-9B75-3A10C6508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2016-09-05T19:08:00Z</dcterms:created>
  <dcterms:modified xsi:type="dcterms:W3CDTF">2016-09-05T19:08:00Z</dcterms:modified>
</cp:coreProperties>
</file>