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64750">
        <w:rPr>
          <w:rFonts w:cs="Arial"/>
          <w:b/>
          <w:caps/>
          <w:sz w:val="28"/>
          <w:szCs w:val="28"/>
        </w:rPr>
        <w:t>1440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64750" w:rsidP="00F615E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864750">
              <w:rPr>
                <w:rFonts w:cs="Arial"/>
                <w:sz w:val="20"/>
                <w:szCs w:val="20"/>
              </w:rPr>
              <w:t xml:space="preserve">Moção Congratulatória pelo Dia do Biólogo, comemorado em </w:t>
            </w:r>
            <w:r w:rsidR="00F615EF">
              <w:rPr>
                <w:rFonts w:cs="Arial"/>
                <w:sz w:val="20"/>
                <w:szCs w:val="20"/>
              </w:rPr>
              <w:t>3</w:t>
            </w:r>
            <w:r w:rsidRPr="00864750">
              <w:rPr>
                <w:rFonts w:cs="Arial"/>
                <w:sz w:val="20"/>
                <w:szCs w:val="20"/>
              </w:rPr>
              <w:t xml:space="preserve"> de setembro.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C83E66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864750" w:rsidRPr="00864750">
        <w:rPr>
          <w:rFonts w:cs="Arial"/>
        </w:rPr>
        <w:t xml:space="preserve">Moção Congratulatória pelo Dia do Biólogo, comemorado em </w:t>
      </w:r>
      <w:r w:rsidR="00F615EF">
        <w:rPr>
          <w:rFonts w:cs="Arial"/>
        </w:rPr>
        <w:t>3</w:t>
      </w:r>
      <w:bookmarkStart w:id="0" w:name="_GoBack"/>
      <w:bookmarkEnd w:id="0"/>
      <w:r w:rsidR="00864750" w:rsidRPr="00864750">
        <w:rPr>
          <w:rFonts w:cs="Arial"/>
        </w:rPr>
        <w:t xml:space="preserve"> de setembro.</w:t>
      </w:r>
    </w:p>
    <w:p w:rsidR="00864750" w:rsidRPr="00864750" w:rsidRDefault="00864750" w:rsidP="00C83E66">
      <w:pPr>
        <w:tabs>
          <w:tab w:val="left" w:pos="-600"/>
        </w:tabs>
        <w:spacing w:after="240"/>
        <w:ind w:firstLine="1701"/>
        <w:rPr>
          <w:rFonts w:cs="Arial"/>
        </w:rPr>
      </w:pPr>
      <w:r w:rsidRPr="00864750">
        <w:rPr>
          <w:rFonts w:cs="Arial"/>
        </w:rPr>
        <w:t>Por oportunidade da passagem dessa data especial, congratulamos todos os profissionais da área, destacando os méritos resultantes do trabalho por eles empreendido.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C83E66">
        <w:rPr>
          <w:rFonts w:cs="Arial"/>
        </w:rPr>
        <w:t>8 de setembro de 2016.</w:t>
      </w:r>
    </w:p>
    <w:p w:rsidR="00C83E66" w:rsidRDefault="00C83E66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83E66" w:rsidRDefault="00C83E66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83E66" w:rsidRPr="00A73B31" w:rsidRDefault="00C83E66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C83E66" w:rsidRPr="00A73B31" w:rsidRDefault="00C83E66" w:rsidP="00E73E69">
      <w:pPr>
        <w:spacing w:line="240" w:lineRule="auto"/>
        <w:jc w:val="center"/>
      </w:pPr>
      <w:r w:rsidRPr="00A73B31">
        <w:t>Vereador – PSDC</w:t>
      </w:r>
    </w:p>
    <w:sectPr w:rsidR="00C83E66" w:rsidRPr="00A73B31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00" w:rsidRDefault="00173D00">
      <w:r>
        <w:separator/>
      </w:r>
    </w:p>
  </w:endnote>
  <w:endnote w:type="continuationSeparator" w:id="0">
    <w:p w:rsidR="00173D00" w:rsidRDefault="0017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00" w:rsidRDefault="00173D00">
      <w:r>
        <w:separator/>
      </w:r>
    </w:p>
  </w:footnote>
  <w:footnote w:type="continuationSeparator" w:id="0">
    <w:p w:rsidR="00173D00" w:rsidRDefault="00173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3923D2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BEB9007" wp14:editId="370114AA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D2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73D0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23D2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1046"/>
    <w:rsid w:val="0082628D"/>
    <w:rsid w:val="00855136"/>
    <w:rsid w:val="00864750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3E66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EF79C0"/>
    <w:rsid w:val="00F113C7"/>
    <w:rsid w:val="00F34D45"/>
    <w:rsid w:val="00F433D1"/>
    <w:rsid w:val="00F615EF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2013-04-18T11:50:00Z</cp:lastPrinted>
  <dcterms:created xsi:type="dcterms:W3CDTF">2016-09-06T14:28:00Z</dcterms:created>
  <dcterms:modified xsi:type="dcterms:W3CDTF">2016-09-06T14:40:00Z</dcterms:modified>
</cp:coreProperties>
</file>