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6435AF">
        <w:rPr>
          <w:rFonts w:cs="Arial"/>
          <w:b/>
          <w:caps/>
          <w:sz w:val="28"/>
          <w:szCs w:val="28"/>
        </w:rPr>
        <w:t>1444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6435AF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435AF">
              <w:rPr>
                <w:rFonts w:cs="Arial"/>
                <w:sz w:val="20"/>
                <w:szCs w:val="20"/>
              </w:rPr>
              <w:t xml:space="preserve">Moção Congratulatória pelo Dia do Médico Veterinário, comemorado em 9 de </w:t>
            </w:r>
            <w:proofErr w:type="gramStart"/>
            <w:r w:rsidRPr="006435AF">
              <w:rPr>
                <w:rFonts w:cs="Arial"/>
                <w:sz w:val="20"/>
                <w:szCs w:val="20"/>
              </w:rPr>
              <w:t>setembro.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B05C4D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6435AF" w:rsidRPr="006435AF">
        <w:rPr>
          <w:rFonts w:cs="Arial"/>
        </w:rPr>
        <w:t>Moção Congratulatória pelo Dia do Médico Veterinário, comemorado em 9 de setembro.</w:t>
      </w:r>
    </w:p>
    <w:p w:rsidR="006435AF" w:rsidRPr="006435AF" w:rsidRDefault="006435AF" w:rsidP="00B05C4D">
      <w:pPr>
        <w:tabs>
          <w:tab w:val="left" w:pos="-600"/>
        </w:tabs>
        <w:spacing w:after="240"/>
        <w:ind w:firstLine="1701"/>
        <w:rPr>
          <w:rFonts w:cs="Arial"/>
        </w:rPr>
      </w:pPr>
      <w:r w:rsidRPr="006435AF">
        <w:rPr>
          <w:rFonts w:cs="Arial"/>
        </w:rPr>
        <w:t xml:space="preserve">Por oportunidade da passagem dessa data especial, parabenizamos todos os </w:t>
      </w:r>
      <w:r w:rsidR="00AB0B2E">
        <w:rPr>
          <w:rFonts w:cs="Arial"/>
        </w:rPr>
        <w:t>Médicos Veterinários</w:t>
      </w:r>
      <w:r w:rsidRPr="006435AF">
        <w:rPr>
          <w:rFonts w:cs="Arial"/>
        </w:rPr>
        <w:t>, cujos esforços abrangem, além do cuidado com a saúde dos animais, a produção de alimentos, a defesa sanitária animal, a preservação ambiental, dentre out</w:t>
      </w:r>
      <w:bookmarkStart w:id="0" w:name="_GoBack"/>
      <w:bookmarkEnd w:id="0"/>
      <w:r w:rsidRPr="006435AF">
        <w:rPr>
          <w:rFonts w:cs="Arial"/>
        </w:rPr>
        <w:t>ras áreas de atuação.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B05C4D">
        <w:rPr>
          <w:rFonts w:cs="Arial"/>
        </w:rPr>
        <w:t>8 de setembro de 2016.</w:t>
      </w:r>
    </w:p>
    <w:p w:rsidR="00B05C4D" w:rsidRDefault="00B05C4D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B05C4D" w:rsidRDefault="00B05C4D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B05C4D" w:rsidRDefault="00B05C4D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B05C4D" w:rsidRPr="00A73B31" w:rsidRDefault="00B05C4D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B05C4D" w:rsidRPr="00A73B31" w:rsidRDefault="00B05C4D" w:rsidP="00E73E69">
      <w:pPr>
        <w:spacing w:line="240" w:lineRule="auto"/>
        <w:jc w:val="center"/>
      </w:pPr>
      <w:r w:rsidRPr="00A73B31">
        <w:t>Vereador – PSDC</w:t>
      </w:r>
    </w:p>
    <w:p w:rsidR="00B05C4D" w:rsidRDefault="00B05C4D" w:rsidP="008B6411">
      <w:pPr>
        <w:tabs>
          <w:tab w:val="left" w:pos="-600"/>
        </w:tabs>
        <w:spacing w:after="120"/>
        <w:ind w:firstLine="1701"/>
        <w:rPr>
          <w:rFonts w:cs="Arial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sectPr w:rsidR="00B05C4D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8FC" w:rsidRDefault="005D08FC">
      <w:r>
        <w:separator/>
      </w:r>
    </w:p>
  </w:endnote>
  <w:endnote w:type="continuationSeparator" w:id="0">
    <w:p w:rsidR="005D08FC" w:rsidRDefault="005D0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8FC" w:rsidRDefault="005D08FC">
      <w:r>
        <w:separator/>
      </w:r>
    </w:p>
  </w:footnote>
  <w:footnote w:type="continuationSeparator" w:id="0">
    <w:p w:rsidR="005D08FC" w:rsidRDefault="005D0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D51A1E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1E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8FC"/>
    <w:rsid w:val="005D0FA1"/>
    <w:rsid w:val="0061488D"/>
    <w:rsid w:val="006172D2"/>
    <w:rsid w:val="00622CB1"/>
    <w:rsid w:val="00634017"/>
    <w:rsid w:val="006407AF"/>
    <w:rsid w:val="006435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B0B2E"/>
    <w:rsid w:val="00AC063B"/>
    <w:rsid w:val="00AF409F"/>
    <w:rsid w:val="00B05C4D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1A1E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2</TotalTime>
  <Pages>1</Pages>
  <Words>135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2013-04-18T11:50:00Z</cp:lastPrinted>
  <dcterms:created xsi:type="dcterms:W3CDTF">2016-09-06T14:31:00Z</dcterms:created>
  <dcterms:modified xsi:type="dcterms:W3CDTF">2016-09-06T14:33:00Z</dcterms:modified>
</cp:coreProperties>
</file>