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F1CF9">
        <w:rPr>
          <w:rFonts w:ascii="Arial" w:hAnsi="Arial" w:cs="Arial"/>
          <w:b/>
          <w:caps/>
          <w:sz w:val="28"/>
          <w:szCs w:val="28"/>
        </w:rPr>
        <w:t>1448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2F1CF9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inexistência de um plano de segurança e à implantação do COI – Centro de Operações Integradas no Município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C737E" w:rsidRPr="005C737E" w:rsidRDefault="005C737E" w:rsidP="005C737E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5C737E">
        <w:rPr>
          <w:rFonts w:ascii="Arial" w:hAnsi="Arial" w:cs="Arial"/>
        </w:rPr>
        <w:t xml:space="preserve">Recebo com frequência em meu gabinete reclamações por parte de munícipes sobre a falta de segurança pública em Jacareí, decorrente da aparente falta de iniciativa do Executivo Municipal que, em quase 16 anos de administração, não apresentou nenhum projeto e não implantou nenhuma ação municipal para combater a insegurança que a população jacareiense está sofrendo, </w:t>
      </w:r>
      <w:r>
        <w:rPr>
          <w:rFonts w:ascii="Arial" w:hAnsi="Arial" w:cs="Arial"/>
        </w:rPr>
        <w:t>e que constantemente é alvo de</w:t>
      </w:r>
      <w:r w:rsidRPr="005C737E">
        <w:rPr>
          <w:rFonts w:ascii="Arial" w:hAnsi="Arial" w:cs="Arial"/>
        </w:rPr>
        <w:t xml:space="preserve"> notícias</w:t>
      </w:r>
      <w:r>
        <w:rPr>
          <w:rFonts w:ascii="Arial" w:hAnsi="Arial" w:cs="Arial"/>
        </w:rPr>
        <w:t>,</w:t>
      </w:r>
      <w:bookmarkStart w:id="0" w:name="_GoBack"/>
      <w:bookmarkEnd w:id="0"/>
      <w:r w:rsidRPr="005C737E">
        <w:rPr>
          <w:rFonts w:ascii="Arial" w:hAnsi="Arial" w:cs="Arial"/>
        </w:rPr>
        <w:t xml:space="preserve"> que citam Jacareí como uma das cidades mais perigosas da região.</w:t>
      </w:r>
    </w:p>
    <w:p w:rsidR="005C737E" w:rsidRPr="005C737E" w:rsidRDefault="005C737E" w:rsidP="005C737E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5C737E">
        <w:rPr>
          <w:rFonts w:ascii="Arial" w:hAnsi="Arial" w:cs="Arial"/>
          <w:b/>
        </w:rPr>
        <w:t>Considerando</w:t>
      </w:r>
      <w:r w:rsidRPr="005C737E">
        <w:rPr>
          <w:rFonts w:ascii="Arial" w:hAnsi="Arial" w:cs="Arial"/>
        </w:rPr>
        <w:t xml:space="preserve"> que a Prefeitura Municipal de Jacareí insiste em falar que a segurança pública é de responsabilidade do Governo Estadual, mantendo uma constante briga política com o Estado por ser de outro partido político, enquanto que, dentro das atribuições municipais, a população não vê o Prefeito fazer nada;</w:t>
      </w:r>
    </w:p>
    <w:p w:rsidR="005C737E" w:rsidRPr="005C737E" w:rsidRDefault="005C737E" w:rsidP="005C737E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5C737E">
        <w:rPr>
          <w:rFonts w:ascii="Arial" w:hAnsi="Arial" w:cs="Arial"/>
          <w:b/>
        </w:rPr>
        <w:t>Considerando</w:t>
      </w:r>
      <w:r w:rsidRPr="005C737E">
        <w:rPr>
          <w:rFonts w:ascii="Arial" w:hAnsi="Arial" w:cs="Arial"/>
        </w:rPr>
        <w:t xml:space="preserve"> que o COI – Centro de Operações Integradas, que integra a Polícia Militar e a Civil, bem como a Guarda Municipal, a Defesa Civil e os Bombeiros, já foi implantado em várias cidades da região, como São José dos Campos, Taubaté e até em cidades menores, como Guararema; </w:t>
      </w:r>
      <w:proofErr w:type="gramStart"/>
      <w:r w:rsidRPr="005C737E">
        <w:rPr>
          <w:rFonts w:ascii="Arial" w:hAnsi="Arial" w:cs="Arial"/>
        </w:rPr>
        <w:t>e</w:t>
      </w:r>
      <w:proofErr w:type="gramEnd"/>
    </w:p>
    <w:p w:rsidR="005C737E" w:rsidRPr="005C737E" w:rsidRDefault="005C737E" w:rsidP="005C737E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5C737E">
        <w:rPr>
          <w:rFonts w:ascii="Arial" w:hAnsi="Arial" w:cs="Arial"/>
          <w:b/>
        </w:rPr>
        <w:t>Considerando</w:t>
      </w:r>
      <w:r w:rsidRPr="005C737E">
        <w:rPr>
          <w:rFonts w:ascii="Arial" w:hAnsi="Arial" w:cs="Arial"/>
        </w:rPr>
        <w:t xml:space="preserve">, por fim, a indignação da população de Jacareí, pois a Prefeitura fala que não tem dinheiro, mas gasta mais de 20 milhões de Reais em propaganda por mandato, ou seja, mais de </w:t>
      </w:r>
      <w:proofErr w:type="gramStart"/>
      <w:r w:rsidRPr="005C737E">
        <w:rPr>
          <w:rFonts w:ascii="Arial" w:hAnsi="Arial" w:cs="Arial"/>
        </w:rPr>
        <w:t>4</w:t>
      </w:r>
      <w:proofErr w:type="gramEnd"/>
      <w:r w:rsidRPr="005C737E">
        <w:rPr>
          <w:rFonts w:ascii="Arial" w:hAnsi="Arial" w:cs="Arial"/>
        </w:rPr>
        <w:t xml:space="preserve"> milhões por ano,</w:t>
      </w:r>
    </w:p>
    <w:p w:rsidR="00F65C85" w:rsidRPr="00E27482" w:rsidRDefault="005C737E" w:rsidP="005C737E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5C737E">
        <w:rPr>
          <w:rFonts w:ascii="Arial" w:hAnsi="Arial" w:cs="Arial"/>
        </w:rPr>
        <w:t xml:space="preserve">Eu, </w:t>
      </w:r>
      <w:r w:rsidRPr="005C737E">
        <w:rPr>
          <w:rFonts w:ascii="Arial" w:hAnsi="Arial" w:cs="Arial"/>
          <w:b/>
        </w:rPr>
        <w:t>Vereador Fernando da Ótica Original</w:t>
      </w:r>
      <w:r w:rsidRPr="005C737E">
        <w:rPr>
          <w:rFonts w:ascii="Arial" w:hAnsi="Arial" w:cs="Arial"/>
        </w:rPr>
        <w:t>, visando dirimir as dúvidas da população,</w:t>
      </w:r>
      <w:r>
        <w:rPr>
          <w:rFonts w:ascii="Arial" w:hAnsi="Arial" w:cs="Arial"/>
          <w:b/>
        </w:rPr>
        <w:t xml:space="preserve"> </w:t>
      </w:r>
      <w:r w:rsidR="00F65C85" w:rsidRPr="00E27482">
        <w:rPr>
          <w:rFonts w:ascii="Arial" w:hAnsi="Arial" w:cs="Arial"/>
          <w:b/>
        </w:rPr>
        <w:t>REQUE</w:t>
      </w:r>
      <w:r>
        <w:rPr>
          <w:rFonts w:ascii="Arial" w:hAnsi="Arial" w:cs="Arial"/>
          <w:b/>
        </w:rPr>
        <w:t>IRO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5C737E" w:rsidRPr="005C737E" w:rsidRDefault="005C737E" w:rsidP="005C737E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ascii="Arial" w:hAnsi="Arial" w:cs="Arial"/>
        </w:rPr>
      </w:pPr>
      <w:r w:rsidRPr="005C737E">
        <w:rPr>
          <w:rFonts w:ascii="Arial" w:hAnsi="Arial" w:cs="Arial"/>
        </w:rPr>
        <w:lastRenderedPageBreak/>
        <w:t>Por quais motivos a Prefeitura Municipal de Jacareí, nestes quase 16 anos de administração pelo mesmo grupo político, não apresentou um plano de segurança pública?</w:t>
      </w:r>
    </w:p>
    <w:p w:rsidR="00EA03BD" w:rsidRPr="00E27482" w:rsidRDefault="005C737E" w:rsidP="005C737E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ascii="Arial" w:hAnsi="Arial" w:cs="Arial"/>
        </w:rPr>
      </w:pPr>
      <w:r w:rsidRPr="005C737E">
        <w:rPr>
          <w:rFonts w:ascii="Arial" w:hAnsi="Arial" w:cs="Arial"/>
        </w:rPr>
        <w:t>O que impede a implantação de um COI – Centro de Operações Integradas no Município, com câmeras nos principais acessos de entrada e saída de Jacareí, no centro e nos principais bairros</w:t>
      </w:r>
      <w:r>
        <w:rPr>
          <w:rFonts w:ascii="Arial" w:hAnsi="Arial" w:cs="Arial"/>
        </w:rPr>
        <w:t>,</w:t>
      </w:r>
      <w:r w:rsidRPr="005C737E">
        <w:rPr>
          <w:rFonts w:ascii="Arial" w:hAnsi="Arial" w:cs="Arial"/>
        </w:rPr>
        <w:t xml:space="preserve"> que </w:t>
      </w:r>
      <w:r>
        <w:rPr>
          <w:rFonts w:ascii="Arial" w:hAnsi="Arial" w:cs="Arial"/>
        </w:rPr>
        <w:t>apresentam</w:t>
      </w:r>
      <w:r w:rsidRPr="005C737E">
        <w:rPr>
          <w:rFonts w:ascii="Arial" w:hAnsi="Arial" w:cs="Arial"/>
        </w:rPr>
        <w:t xml:space="preserve"> grande fluxo de pedestres e veículos e grande capacidade de comércio, </w:t>
      </w:r>
      <w:r>
        <w:rPr>
          <w:rFonts w:ascii="Arial" w:hAnsi="Arial" w:cs="Arial"/>
        </w:rPr>
        <w:t xml:space="preserve">o </w:t>
      </w:r>
      <w:r w:rsidRPr="005C737E">
        <w:rPr>
          <w:rFonts w:ascii="Arial" w:hAnsi="Arial" w:cs="Arial"/>
        </w:rPr>
        <w:t>que proporcionaria mais segurança aos munícipes?</w:t>
      </w:r>
    </w:p>
    <w:p w:rsidR="00F65C85" w:rsidRPr="00E27482" w:rsidRDefault="00F65C85" w:rsidP="005C737E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5C737E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>.</w:t>
      </w:r>
    </w:p>
    <w:p w:rsidR="007D576A" w:rsidRDefault="00F65C85" w:rsidP="005C737E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5C737E">
        <w:rPr>
          <w:rFonts w:ascii="Arial" w:hAnsi="Arial" w:cs="Arial"/>
        </w:rPr>
        <w:t>8</w:t>
      </w:r>
      <w:proofErr w:type="gramEnd"/>
      <w:r w:rsidR="005C737E">
        <w:rPr>
          <w:rFonts w:ascii="Arial" w:hAnsi="Arial" w:cs="Arial"/>
        </w:rPr>
        <w:t xml:space="preserve"> de setembro de 2016.</w:t>
      </w:r>
    </w:p>
    <w:p w:rsidR="005C737E" w:rsidRDefault="005C737E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C737E" w:rsidRDefault="005C737E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C737E" w:rsidRDefault="005C737E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5C737E" w:rsidRPr="00A34F2C" w:rsidRDefault="005C737E" w:rsidP="005C737E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5C737E" w:rsidRPr="00A34F2C" w:rsidRDefault="005C737E" w:rsidP="005C737E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5C737E" w:rsidRPr="00A34F2C" w:rsidSect="00E608D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418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220" w:rsidRDefault="00C50220">
      <w:r>
        <w:separator/>
      </w:r>
    </w:p>
  </w:endnote>
  <w:endnote w:type="continuationSeparator" w:id="0">
    <w:p w:rsidR="00C50220" w:rsidRDefault="00C5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220" w:rsidRDefault="00C50220">
      <w:r>
        <w:separator/>
      </w:r>
    </w:p>
  </w:footnote>
  <w:footnote w:type="continuationSeparator" w:id="0">
    <w:p w:rsidR="00C50220" w:rsidRDefault="00C50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56A99B9" wp14:editId="55982798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933E6CF" wp14:editId="672A5EF3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5F89829E" wp14:editId="3964C84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</w:t>
    </w:r>
    <w:r w:rsidR="005C737E">
      <w:rPr>
        <w:rFonts w:ascii="Arial" w:hAnsi="Arial" w:cs="Arial"/>
        <w:b/>
        <w:i/>
        <w:sz w:val="22"/>
        <w:u w:val="single"/>
      </w:rPr>
      <w:t xml:space="preserve">1448/16 - Ver. Fernando da Ótica Original 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FA1A17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FA1A17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018E9134" wp14:editId="55653A4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7798D16" wp14:editId="7D265B6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438CA900" wp14:editId="063C3C2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2F1CF9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C737E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15AA1"/>
    <w:rsid w:val="00A46B01"/>
    <w:rsid w:val="00A77E76"/>
    <w:rsid w:val="00A92CB9"/>
    <w:rsid w:val="00AA1F68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50220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1A17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2</Pages>
  <Words>378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2016-09-05T15:07:00Z</cp:lastPrinted>
  <dcterms:created xsi:type="dcterms:W3CDTF">2016-09-05T15:07:00Z</dcterms:created>
  <dcterms:modified xsi:type="dcterms:W3CDTF">2016-09-05T15:21:00Z</dcterms:modified>
</cp:coreProperties>
</file>