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724C0">
        <w:rPr>
          <w:rFonts w:ascii="Arial" w:hAnsi="Arial" w:cs="Arial"/>
          <w:b/>
          <w:caps/>
          <w:sz w:val="28"/>
          <w:szCs w:val="28"/>
        </w:rPr>
        <w:t>1458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E724C0" w:rsidP="00A6401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</w:t>
            </w:r>
            <w:r w:rsidRPr="00E724C0">
              <w:rPr>
                <w:rFonts w:ascii="Arial" w:hAnsi="Arial" w:cs="Arial"/>
                <w:sz w:val="20"/>
                <w:szCs w:val="20"/>
              </w:rPr>
              <w:t xml:space="preserve">s obras de canalização </w:t>
            </w:r>
            <w:r w:rsidR="00A64017">
              <w:rPr>
                <w:rFonts w:ascii="Arial" w:hAnsi="Arial" w:cs="Arial"/>
                <w:sz w:val="20"/>
                <w:szCs w:val="20"/>
              </w:rPr>
              <w:t>n</w:t>
            </w:r>
            <w:r w:rsidRPr="00E724C0">
              <w:rPr>
                <w:rFonts w:ascii="Arial" w:hAnsi="Arial" w:cs="Arial"/>
                <w:sz w:val="20"/>
                <w:szCs w:val="20"/>
              </w:rPr>
              <w:t>a Rua Augusto dos Anjos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E724C0">
              <w:rPr>
                <w:rFonts w:ascii="Arial" w:hAnsi="Arial" w:cs="Arial"/>
                <w:sz w:val="20"/>
                <w:szCs w:val="20"/>
              </w:rPr>
              <w:t xml:space="preserve"> no Bairro Veraneio Ijal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724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B1C78" w:rsidRPr="00AB1C78" w:rsidRDefault="00AB1C78" w:rsidP="00EC69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AB1C78">
        <w:rPr>
          <w:rFonts w:ascii="Arial" w:hAnsi="Arial" w:cs="Arial"/>
        </w:rPr>
        <w:t>No dia 7 de janeiro de 2016, este Vereador enviou o oficio de n°</w:t>
      </w:r>
      <w:r w:rsidR="00EC6993">
        <w:rPr>
          <w:rFonts w:ascii="Arial" w:hAnsi="Arial" w:cs="Arial"/>
        </w:rPr>
        <w:t> </w:t>
      </w:r>
      <w:r w:rsidRPr="00AB1C78">
        <w:rPr>
          <w:rFonts w:ascii="Arial" w:hAnsi="Arial" w:cs="Arial"/>
        </w:rPr>
        <w:t>38/01/2016 relatando o problema enfrentado pelos moradores da Rua Augusto dos Anjos, no Bairro Veraneio Ijal</w:t>
      </w:r>
      <w:r w:rsidR="00A2068C">
        <w:rPr>
          <w:rFonts w:ascii="Arial" w:hAnsi="Arial" w:cs="Arial"/>
        </w:rPr>
        <w:t>,</w:t>
      </w:r>
      <w:r w:rsidRPr="00AB1C78">
        <w:rPr>
          <w:rFonts w:ascii="Arial" w:hAnsi="Arial" w:cs="Arial"/>
        </w:rPr>
        <w:t xml:space="preserve"> que, devido à sua localização, recebe grandes volumes de água</w:t>
      </w:r>
      <w:r w:rsidR="00A2068C">
        <w:rPr>
          <w:rFonts w:ascii="Arial" w:hAnsi="Arial" w:cs="Arial"/>
        </w:rPr>
        <w:t>s</w:t>
      </w:r>
      <w:r w:rsidRPr="00AB1C78">
        <w:rPr>
          <w:rFonts w:ascii="Arial" w:hAnsi="Arial" w:cs="Arial"/>
        </w:rPr>
        <w:t xml:space="preserve"> da</w:t>
      </w:r>
      <w:r w:rsidR="00A2068C">
        <w:rPr>
          <w:rFonts w:ascii="Arial" w:hAnsi="Arial" w:cs="Arial"/>
        </w:rPr>
        <w:t>s</w:t>
      </w:r>
      <w:r w:rsidRPr="00AB1C78">
        <w:rPr>
          <w:rFonts w:ascii="Arial" w:hAnsi="Arial" w:cs="Arial"/>
        </w:rPr>
        <w:t xml:space="preserve"> chuva</w:t>
      </w:r>
      <w:r w:rsidR="00A2068C">
        <w:rPr>
          <w:rFonts w:ascii="Arial" w:hAnsi="Arial" w:cs="Arial"/>
        </w:rPr>
        <w:t>s</w:t>
      </w:r>
      <w:r w:rsidRPr="00AB1C78">
        <w:rPr>
          <w:rFonts w:ascii="Arial" w:hAnsi="Arial" w:cs="Arial"/>
        </w:rPr>
        <w:t xml:space="preserve"> que escoam das outras vias do bairro e acabam represando nesta rua, causando alagamentos nas residências e a formação de grandes crateras </w:t>
      </w:r>
      <w:r w:rsidR="00EC6993">
        <w:rPr>
          <w:rFonts w:ascii="Arial" w:hAnsi="Arial" w:cs="Arial"/>
        </w:rPr>
        <w:t>em seu</w:t>
      </w:r>
      <w:r w:rsidRPr="00AB1C78">
        <w:rPr>
          <w:rFonts w:ascii="Arial" w:hAnsi="Arial" w:cs="Arial"/>
        </w:rPr>
        <w:t xml:space="preserve"> leito carroçável.</w:t>
      </w:r>
    </w:p>
    <w:p w:rsidR="00AB1C78" w:rsidRPr="00AB1C78" w:rsidRDefault="00AB1C78" w:rsidP="00EC69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AB1C78">
        <w:rPr>
          <w:rFonts w:ascii="Arial" w:hAnsi="Arial" w:cs="Arial"/>
        </w:rPr>
        <w:t>O serviço de canalização da rua começou a ser executado em maio deste ano e, no mês de junho, vieram as fortes chuvas, que danificaram todo o serviço já executado, inclusive quebrando muitas canaletas, enfim, causando prejuízos.</w:t>
      </w:r>
    </w:p>
    <w:p w:rsidR="00AB1C78" w:rsidRPr="00AB1C78" w:rsidRDefault="00AB1C78" w:rsidP="00EC69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AB1C78">
        <w:rPr>
          <w:rFonts w:ascii="Arial" w:hAnsi="Arial" w:cs="Arial"/>
        </w:rPr>
        <w:t>Em 21 de julho estive no local e conversei com a engenheira responsável pela obra, que relatou que o serviço seria finalizado o mais breve possível, uma vez que todo o material necessário para a obra já se encontrava no local e as bocas de lobo já estavam prontas.</w:t>
      </w:r>
    </w:p>
    <w:p w:rsidR="00AB1C78" w:rsidRPr="00AB1C78" w:rsidRDefault="00AB1C78" w:rsidP="00EC69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AB1C78">
        <w:rPr>
          <w:rFonts w:ascii="Arial" w:hAnsi="Arial" w:cs="Arial"/>
        </w:rPr>
        <w:t xml:space="preserve">Retornei ao local no dia 9 de setembro último e pude comprovar que o material ainda se encontra no mesmo </w:t>
      </w:r>
      <w:r w:rsidR="00A2068C">
        <w:rPr>
          <w:rFonts w:ascii="Arial" w:hAnsi="Arial" w:cs="Arial"/>
        </w:rPr>
        <w:t>lugar</w:t>
      </w:r>
      <w:r w:rsidRPr="00AB1C78">
        <w:rPr>
          <w:rFonts w:ascii="Arial" w:hAnsi="Arial" w:cs="Arial"/>
        </w:rPr>
        <w:t xml:space="preserve"> e as obras estão </w:t>
      </w:r>
      <w:proofErr w:type="gramStart"/>
      <w:r w:rsidRPr="00AB1C78">
        <w:rPr>
          <w:rFonts w:ascii="Arial" w:hAnsi="Arial" w:cs="Arial"/>
        </w:rPr>
        <w:t>paradas</w:t>
      </w:r>
      <w:proofErr w:type="gramEnd"/>
      <w:r w:rsidRPr="00AB1C78">
        <w:rPr>
          <w:rFonts w:ascii="Arial" w:hAnsi="Arial" w:cs="Arial"/>
        </w:rPr>
        <w:t xml:space="preserve">, conforme fotos anexas. Os moradores relataram que, depois que este material </w:t>
      </w:r>
      <w:r w:rsidR="00A2068C">
        <w:rPr>
          <w:rFonts w:ascii="Arial" w:hAnsi="Arial" w:cs="Arial"/>
        </w:rPr>
        <w:t xml:space="preserve">ali </w:t>
      </w:r>
      <w:r w:rsidRPr="00AB1C78">
        <w:rPr>
          <w:rFonts w:ascii="Arial" w:hAnsi="Arial" w:cs="Arial"/>
        </w:rPr>
        <w:t>chegou, não apareceu nenhum funcionário da Prefeitura para executar o serviço.</w:t>
      </w:r>
    </w:p>
    <w:p w:rsidR="00F65C85" w:rsidRPr="00E27482" w:rsidRDefault="00AB1C78" w:rsidP="00EC69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AB1C78">
        <w:rPr>
          <w:rFonts w:ascii="Arial" w:hAnsi="Arial" w:cs="Arial"/>
        </w:rPr>
        <w:t xml:space="preserve">Assim, visando dirimir as dúvidas dos moradores, </w:t>
      </w:r>
      <w:r w:rsidR="00F65C85" w:rsidRPr="00E27482">
        <w:rPr>
          <w:rFonts w:ascii="Arial" w:hAnsi="Arial" w:cs="Arial"/>
          <w:b/>
        </w:rPr>
        <w:t>REQUE</w:t>
      </w:r>
      <w:r>
        <w:rPr>
          <w:rFonts w:ascii="Arial" w:hAnsi="Arial" w:cs="Arial"/>
          <w:b/>
        </w:rPr>
        <w:t>IRO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EC6993" w:rsidRPr="00EC6993" w:rsidRDefault="00EC6993" w:rsidP="00EC6993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EC6993">
        <w:rPr>
          <w:rFonts w:ascii="Arial" w:hAnsi="Arial" w:cs="Arial"/>
        </w:rPr>
        <w:t>Por qual motivo esta obra se encontra parada?</w:t>
      </w:r>
    </w:p>
    <w:p w:rsidR="00EC6993" w:rsidRPr="00EC6993" w:rsidRDefault="00EC6993" w:rsidP="00EC6993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EC6993">
        <w:rPr>
          <w:rFonts w:ascii="Arial" w:hAnsi="Arial" w:cs="Arial"/>
        </w:rPr>
        <w:lastRenderedPageBreak/>
        <w:t>Existe alguma previsão para que esta obra seja retomada?</w:t>
      </w:r>
    </w:p>
    <w:p w:rsidR="00EA03BD" w:rsidRPr="00E27482" w:rsidRDefault="00EC6993" w:rsidP="00EC6993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EC6993">
        <w:rPr>
          <w:rFonts w:ascii="Arial" w:hAnsi="Arial" w:cs="Arial"/>
        </w:rPr>
        <w:t>Em caso positivo, qual a data prevista para a conclusão da obra?</w:t>
      </w:r>
    </w:p>
    <w:p w:rsidR="00F65C85" w:rsidRPr="00E27482" w:rsidRDefault="00F65C85" w:rsidP="00EC69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AB1C78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7D576A" w:rsidRDefault="00F65C85" w:rsidP="00EC69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EC6993">
        <w:rPr>
          <w:rFonts w:ascii="Arial" w:hAnsi="Arial" w:cs="Arial"/>
        </w:rPr>
        <w:t>14 de setembro de 2016.</w:t>
      </w:r>
    </w:p>
    <w:p w:rsidR="00EC6993" w:rsidRDefault="00EC6993" w:rsidP="00EC69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C6993" w:rsidRDefault="00EC6993" w:rsidP="00EC69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C6993" w:rsidRDefault="00EC6993" w:rsidP="00EC69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C6993" w:rsidRPr="00A34F2C" w:rsidRDefault="00EC6993" w:rsidP="00EC6993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EC6993" w:rsidRDefault="00EC6993" w:rsidP="00EC699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p w:rsidR="00EC6993" w:rsidRDefault="00EC699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C6993" w:rsidRDefault="00EC6993" w:rsidP="00535D48">
      <w:pPr>
        <w:spacing w:line="360" w:lineRule="auto"/>
        <w:jc w:val="center"/>
        <w:rPr>
          <w:rFonts w:ascii="Arial" w:hAnsi="Arial"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661EE9FD" wp14:editId="4B037915">
            <wp:extent cx="3600000" cy="2019600"/>
            <wp:effectExtent l="0" t="0" r="635" b="0"/>
            <wp:docPr id="7" name="Imagem 1" descr="C:\Users\Usuário\Desktop\JULHO 2016\VERANEIO IJAL 21-07-16\20160721_085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Desktop\JULHO 2016\VERANEIO IJAL 21-07-16\20160721_0851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0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993" w:rsidRDefault="00EC6993" w:rsidP="00535D48">
      <w:pPr>
        <w:spacing w:line="360" w:lineRule="auto"/>
        <w:jc w:val="center"/>
        <w:rPr>
          <w:rFonts w:ascii="Arial" w:hAnsi="Arial" w:cs="Arial"/>
        </w:rPr>
      </w:pPr>
      <w:r>
        <w:rPr>
          <w:rFonts w:cs="Arial"/>
          <w:noProof/>
        </w:rPr>
        <w:drawing>
          <wp:inline distT="0" distB="0" distL="0" distR="0" wp14:anchorId="31314CED" wp14:editId="4B60F644">
            <wp:extent cx="3600000" cy="2703600"/>
            <wp:effectExtent l="0" t="0" r="635" b="1905"/>
            <wp:docPr id="8" name="Imagem 2" descr="C:\Users\Usuário\Desktop\JUNHO 2016\VERANEIO IJAL 13-06-2016\DSCN9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Desktop\JUNHO 2016\VERANEIO IJAL 13-06-2016\DSCN989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5D48">
        <w:rPr>
          <w:rFonts w:ascii="Arial" w:hAnsi="Arial" w:cs="Arial"/>
        </w:rPr>
        <w:t xml:space="preserve"> </w:t>
      </w:r>
      <w:r w:rsidR="00535D48">
        <w:rPr>
          <w:rFonts w:cs="Arial"/>
          <w:noProof/>
        </w:rPr>
        <w:drawing>
          <wp:inline distT="0" distB="0" distL="0" distR="0" wp14:anchorId="61D46432" wp14:editId="2C14B5AC">
            <wp:extent cx="3600000" cy="2023200"/>
            <wp:effectExtent l="0" t="0" r="635" b="0"/>
            <wp:docPr id="9" name="Imagem 3" descr="C:\Users\Usuário\Desktop\JULHO 2016\VERANEIO IJAL ,NOVA JACAREI 29-07-16\20160729_091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Desktop\JULHO 2016\VERANEIO IJAL ,NOVA JACAREI 29-07-16\20160729_0916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0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D48" w:rsidRPr="00535D48" w:rsidRDefault="00535D48" w:rsidP="00535D48">
      <w:pPr>
        <w:spacing w:line="360" w:lineRule="auto"/>
        <w:jc w:val="center"/>
        <w:rPr>
          <w:rFonts w:ascii="Arial" w:hAnsi="Arial" w:cs="Arial"/>
          <w:i/>
          <w:sz w:val="18"/>
          <w:szCs w:val="18"/>
        </w:rPr>
      </w:pPr>
      <w:r w:rsidRPr="00535D48">
        <w:rPr>
          <w:rFonts w:ascii="Arial" w:hAnsi="Arial" w:cs="Arial"/>
          <w:b/>
          <w:i/>
          <w:sz w:val="18"/>
          <w:szCs w:val="18"/>
        </w:rPr>
        <w:t>FOTOS:</w:t>
      </w:r>
      <w:r w:rsidRPr="00535D48">
        <w:rPr>
          <w:rFonts w:ascii="Arial" w:hAnsi="Arial" w:cs="Arial"/>
          <w:i/>
          <w:sz w:val="18"/>
          <w:szCs w:val="18"/>
        </w:rPr>
        <w:t xml:space="preserve"> Obras de canalização </w:t>
      </w:r>
      <w:r>
        <w:rPr>
          <w:rFonts w:ascii="Arial" w:hAnsi="Arial" w:cs="Arial"/>
          <w:i/>
          <w:sz w:val="18"/>
          <w:szCs w:val="18"/>
        </w:rPr>
        <w:t>para</w:t>
      </w:r>
      <w:r w:rsidRPr="00535D48">
        <w:rPr>
          <w:rFonts w:ascii="Arial" w:hAnsi="Arial" w:cs="Arial"/>
          <w:i/>
          <w:sz w:val="18"/>
          <w:szCs w:val="18"/>
        </w:rPr>
        <w:t>das na Rua Augusto dos Anjos, no Bairro Veraneio Ijal.</w:t>
      </w:r>
    </w:p>
    <w:sectPr w:rsidR="00535D48" w:rsidRPr="00535D48" w:rsidSect="00E608D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617" w:rsidRDefault="009F3617">
      <w:r>
        <w:separator/>
      </w:r>
    </w:p>
  </w:endnote>
  <w:endnote w:type="continuationSeparator" w:id="0">
    <w:p w:rsidR="009F3617" w:rsidRDefault="009F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617" w:rsidRDefault="009F3617">
      <w:r>
        <w:separator/>
      </w:r>
    </w:p>
  </w:footnote>
  <w:footnote w:type="continuationSeparator" w:id="0">
    <w:p w:rsidR="009F3617" w:rsidRDefault="009F3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630EB5E" wp14:editId="1DC2199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A5B8DCB" wp14:editId="655B6E79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7FAA0DF7" wp14:editId="39E6C02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</w:t>
    </w:r>
    <w:r w:rsidR="00EC6993">
      <w:rPr>
        <w:rFonts w:ascii="Arial" w:hAnsi="Arial" w:cs="Arial"/>
        <w:b/>
        <w:i/>
        <w:sz w:val="22"/>
        <w:u w:val="single"/>
      </w:rPr>
      <w:t xml:space="preserve">1458/16 - Ver. Valmir do </w:t>
    </w:r>
    <w:r w:rsidR="00976FD7">
      <w:rPr>
        <w:rFonts w:ascii="Arial" w:hAnsi="Arial" w:cs="Arial"/>
        <w:b/>
        <w:i/>
        <w:sz w:val="22"/>
        <w:u w:val="single"/>
      </w:rPr>
      <w:t>P</w:t>
    </w:r>
    <w:r w:rsidR="00EC6993">
      <w:rPr>
        <w:rFonts w:ascii="Arial" w:hAnsi="Arial" w:cs="Arial"/>
        <w:b/>
        <w:i/>
        <w:sz w:val="22"/>
        <w:u w:val="single"/>
      </w:rPr>
      <w:t xml:space="preserve">arque Meia Lua 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6B2CC8">
      <w:rPr>
        <w:rFonts w:ascii="Arial" w:hAnsi="Arial" w:cs="Arial"/>
        <w:b/>
        <w:i/>
        <w:noProof/>
        <w:sz w:val="22"/>
        <w:u w:val="single"/>
      </w:rPr>
      <w:t>3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6B2CC8">
      <w:rPr>
        <w:rFonts w:ascii="Arial" w:hAnsi="Arial" w:cs="Arial"/>
        <w:b/>
        <w:i/>
        <w:noProof/>
        <w:sz w:val="22"/>
        <w:u w:val="single"/>
      </w:rPr>
      <w:t>3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22AECBD7" wp14:editId="26CEC13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64D700BE" wp14:editId="274467D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065095C0" wp14:editId="5C8D96C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3F08"/>
    <w:rsid w:val="00217E33"/>
    <w:rsid w:val="00241777"/>
    <w:rsid w:val="00244269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5D4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2CC8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76FD7"/>
    <w:rsid w:val="009A2ABD"/>
    <w:rsid w:val="009B207E"/>
    <w:rsid w:val="009B32F8"/>
    <w:rsid w:val="009D50D4"/>
    <w:rsid w:val="009E1F05"/>
    <w:rsid w:val="009F3617"/>
    <w:rsid w:val="00A2068C"/>
    <w:rsid w:val="00A46B01"/>
    <w:rsid w:val="00A64017"/>
    <w:rsid w:val="00A77E76"/>
    <w:rsid w:val="00A92CB9"/>
    <w:rsid w:val="00AA1F68"/>
    <w:rsid w:val="00AB1C78"/>
    <w:rsid w:val="00AC712C"/>
    <w:rsid w:val="00B7734A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724C0"/>
    <w:rsid w:val="00E86C30"/>
    <w:rsid w:val="00E90C30"/>
    <w:rsid w:val="00EA03BD"/>
    <w:rsid w:val="00EA3F18"/>
    <w:rsid w:val="00EB04D6"/>
    <w:rsid w:val="00EC1C75"/>
    <w:rsid w:val="00EC6993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C699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69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C699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69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320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8</cp:revision>
  <cp:lastPrinted>2016-09-13T10:30:00Z</cp:lastPrinted>
  <dcterms:created xsi:type="dcterms:W3CDTF">2016-09-12T12:38:00Z</dcterms:created>
  <dcterms:modified xsi:type="dcterms:W3CDTF">2016-09-13T10:30:00Z</dcterms:modified>
</cp:coreProperties>
</file>