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C441B">
        <w:rPr>
          <w:rFonts w:ascii="Arial" w:hAnsi="Arial" w:cs="Arial"/>
          <w:b/>
          <w:caps/>
          <w:sz w:val="28"/>
          <w:szCs w:val="28"/>
        </w:rPr>
        <w:t>1461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4C441B" w:rsidP="004C441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41B">
              <w:rPr>
                <w:rFonts w:ascii="Arial" w:hAnsi="Arial" w:cs="Arial"/>
                <w:sz w:val="20"/>
                <w:szCs w:val="20"/>
              </w:rPr>
              <w:t>Moção Congratulatória ao Sr. Nelson Gonçalves Prianti Junior p</w:t>
            </w:r>
            <w:r>
              <w:rPr>
                <w:rFonts w:ascii="Arial" w:hAnsi="Arial" w:cs="Arial"/>
                <w:sz w:val="20"/>
                <w:szCs w:val="20"/>
              </w:rPr>
              <w:t>or oportunidade de</w:t>
            </w:r>
            <w:r w:rsidRPr="004C441B">
              <w:rPr>
                <w:rFonts w:ascii="Arial" w:hAnsi="Arial" w:cs="Arial"/>
                <w:sz w:val="20"/>
                <w:szCs w:val="20"/>
              </w:rPr>
              <w:t xml:space="preserve"> sua aposentadoria</w:t>
            </w:r>
            <w:r w:rsidR="00832FF9">
              <w:rPr>
                <w:rFonts w:ascii="Arial" w:hAnsi="Arial" w:cs="Arial"/>
                <w:sz w:val="20"/>
                <w:szCs w:val="20"/>
              </w:rPr>
              <w:t xml:space="preserve"> no serviço público </w:t>
            </w:r>
            <w:proofErr w:type="gramStart"/>
            <w:r w:rsidR="00832FF9">
              <w:rPr>
                <w:rFonts w:ascii="Arial" w:hAnsi="Arial" w:cs="Arial"/>
                <w:sz w:val="20"/>
                <w:szCs w:val="20"/>
              </w:rPr>
              <w:t>municipal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4C441B" w:rsidRPr="004C441B">
        <w:rPr>
          <w:rFonts w:ascii="Arial" w:hAnsi="Arial" w:cs="Arial"/>
        </w:rPr>
        <w:t xml:space="preserve">Moção Congratulatória ao Sr. Nelson Gonçalves Prianti Junior </w:t>
      </w:r>
      <w:r w:rsidR="004C441B">
        <w:rPr>
          <w:rFonts w:ascii="Arial" w:hAnsi="Arial" w:cs="Arial"/>
        </w:rPr>
        <w:t xml:space="preserve">por </w:t>
      </w:r>
      <w:r w:rsidR="004C441B" w:rsidRPr="004C441B">
        <w:rPr>
          <w:rFonts w:ascii="Arial" w:hAnsi="Arial" w:cs="Arial"/>
        </w:rPr>
        <w:t>sua aposentadoria</w:t>
      </w:r>
      <w:r w:rsidR="000D4D9C">
        <w:rPr>
          <w:rFonts w:ascii="Arial" w:hAnsi="Arial" w:cs="Arial"/>
        </w:rPr>
        <w:t>,</w:t>
      </w:r>
      <w:r w:rsidR="004C441B" w:rsidRPr="004C441B">
        <w:rPr>
          <w:rFonts w:ascii="Arial" w:hAnsi="Arial" w:cs="Arial"/>
        </w:rPr>
        <w:t xml:space="preserve"> em 1</w:t>
      </w:r>
      <w:r w:rsidR="004C441B">
        <w:rPr>
          <w:rFonts w:ascii="Arial" w:hAnsi="Arial" w:cs="Arial"/>
        </w:rPr>
        <w:t>º</w:t>
      </w:r>
      <w:r w:rsidR="004C441B" w:rsidRPr="004C441B">
        <w:rPr>
          <w:rFonts w:ascii="Arial" w:hAnsi="Arial" w:cs="Arial"/>
        </w:rPr>
        <w:t xml:space="preserve"> de agosto do corrente, por tempo integral</w:t>
      </w:r>
      <w:r w:rsidR="004C441B">
        <w:rPr>
          <w:rFonts w:ascii="Arial" w:hAnsi="Arial" w:cs="Arial"/>
        </w:rPr>
        <w:t>,</w:t>
      </w:r>
      <w:r w:rsidR="004C441B" w:rsidRPr="004C441B">
        <w:rPr>
          <w:rFonts w:ascii="Arial" w:hAnsi="Arial" w:cs="Arial"/>
        </w:rPr>
        <w:t xml:space="preserve"> como Gerente Técnico de Garantia de Qualidade nos laboratórios de análises do SAAE</w:t>
      </w:r>
      <w:r w:rsidR="004C441B">
        <w:rPr>
          <w:rFonts w:ascii="Arial" w:hAnsi="Arial" w:cs="Arial"/>
        </w:rPr>
        <w:t xml:space="preserve"> – Serviço Autônomo de Água e Esgoto de Jacareí</w:t>
      </w:r>
      <w:r w:rsidR="004C441B" w:rsidRPr="004C441B">
        <w:rPr>
          <w:rFonts w:ascii="Arial" w:hAnsi="Arial" w:cs="Arial"/>
        </w:rPr>
        <w:t>.</w:t>
      </w:r>
    </w:p>
    <w:p w:rsidR="004C441B" w:rsidRPr="00BF791A" w:rsidRDefault="004C441B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desejamos êxito nesta nova etapa que se inicia em sua vida.</w:t>
      </w:r>
    </w:p>
    <w:p w:rsidR="00B75CEF" w:rsidRPr="00BF791A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56288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C441B">
        <w:rPr>
          <w:rFonts w:ascii="Arial" w:hAnsi="Arial" w:cs="Arial"/>
        </w:rPr>
        <w:t>14 de setembro de 2016.</w:t>
      </w:r>
    </w:p>
    <w:p w:rsidR="004C441B" w:rsidRDefault="004C441B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C441B" w:rsidRDefault="004C441B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C441B" w:rsidRDefault="004C441B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C441B" w:rsidRPr="00A34F2C" w:rsidRDefault="004C441B" w:rsidP="004C441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4C441B" w:rsidRPr="00A34F2C" w:rsidRDefault="004C441B" w:rsidP="004C441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4C441B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72C" w:rsidRDefault="0082372C">
      <w:r>
        <w:separator/>
      </w:r>
    </w:p>
  </w:endnote>
  <w:endnote w:type="continuationSeparator" w:id="0">
    <w:p w:rsidR="0082372C" w:rsidRDefault="00823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72C" w:rsidRDefault="0082372C">
      <w:r>
        <w:separator/>
      </w:r>
    </w:p>
  </w:footnote>
  <w:footnote w:type="continuationSeparator" w:id="0">
    <w:p w:rsidR="0082372C" w:rsidRDefault="008237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573A7F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0D2CE28" wp14:editId="523BA3BB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505168C" wp14:editId="3F3EDBFD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698A5EA9" wp14:editId="7C5E6CDB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6F1B5147" wp14:editId="060A133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4B911481" wp14:editId="17CC70A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190B988F" wp14:editId="6CE8552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D4D9C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441B"/>
    <w:rsid w:val="004C6C78"/>
    <w:rsid w:val="004E46DA"/>
    <w:rsid w:val="004F39E9"/>
    <w:rsid w:val="004F6A11"/>
    <w:rsid w:val="00505FD8"/>
    <w:rsid w:val="00524669"/>
    <w:rsid w:val="00564368"/>
    <w:rsid w:val="00573A7F"/>
    <w:rsid w:val="0058109A"/>
    <w:rsid w:val="005868AE"/>
    <w:rsid w:val="00596ED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94AFA"/>
    <w:rsid w:val="006A370D"/>
    <w:rsid w:val="006B0B8E"/>
    <w:rsid w:val="006B6AE2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2372C"/>
    <w:rsid w:val="00832FF9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B71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FCED3-EB9B-4C0D-B0C5-CFA8BBC25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138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7</cp:revision>
  <cp:lastPrinted>2016-09-12T14:42:00Z</cp:lastPrinted>
  <dcterms:created xsi:type="dcterms:W3CDTF">2016-09-12T11:57:00Z</dcterms:created>
  <dcterms:modified xsi:type="dcterms:W3CDTF">2016-09-12T14:42:00Z</dcterms:modified>
</cp:coreProperties>
</file>