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01AE7">
        <w:rPr>
          <w:rFonts w:ascii="Arial" w:hAnsi="Arial" w:cs="Arial"/>
          <w:b/>
          <w:caps/>
          <w:sz w:val="28"/>
          <w:szCs w:val="28"/>
        </w:rPr>
        <w:t>1473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401AE7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a Abraão Antonio das Neves por oportunidade de sua aposentadoria no serviço público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municipal.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401AE7" w:rsidRPr="00401AE7">
        <w:rPr>
          <w:rFonts w:ascii="Arial" w:hAnsi="Arial" w:cs="Arial"/>
        </w:rPr>
        <w:t>Moção Congratulatória a Abraão Antonio das Neves por oportunidade de sua aposentadoria no serviço público municipal.</w:t>
      </w:r>
    </w:p>
    <w:p w:rsidR="00401AE7" w:rsidRPr="00BF791A" w:rsidRDefault="00401AE7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agradecemos pelo relevante trabalho prestado ao Município e desejamos êxito nesta nova etapa de sua vida.</w:t>
      </w:r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401AE7">
        <w:rPr>
          <w:rFonts w:ascii="Arial" w:hAnsi="Arial" w:cs="Arial"/>
        </w:rPr>
        <w:t>14 de setembro de 2016.</w:t>
      </w:r>
    </w:p>
    <w:p w:rsidR="00401AE7" w:rsidRDefault="00401AE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1AE7" w:rsidRDefault="00401AE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1AE7" w:rsidRDefault="00401AE7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401AE7" w:rsidRPr="00A34F2C" w:rsidRDefault="00401AE7" w:rsidP="00401AE7">
      <w:pPr>
        <w:tabs>
          <w:tab w:val="left" w:pos="6480"/>
        </w:tabs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ROSE GASPAR</w:t>
      </w:r>
    </w:p>
    <w:p w:rsidR="00401AE7" w:rsidRPr="00A34F2C" w:rsidRDefault="00401AE7" w:rsidP="00401AE7">
      <w:pPr>
        <w:tabs>
          <w:tab w:val="left" w:pos="6480"/>
        </w:tabs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Vereadora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PT</w:t>
      </w:r>
      <w:bookmarkStart w:id="0" w:name="_GoBack"/>
      <w:bookmarkEnd w:id="0"/>
    </w:p>
    <w:sectPr w:rsidR="00401AE7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E9A" w:rsidRDefault="007C0E9A">
      <w:r>
        <w:separator/>
      </w:r>
    </w:p>
  </w:endnote>
  <w:endnote w:type="continuationSeparator" w:id="0">
    <w:p w:rsidR="007C0E9A" w:rsidRDefault="007C0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E9A" w:rsidRDefault="007C0E9A">
      <w:r>
        <w:separator/>
      </w:r>
    </w:p>
  </w:footnote>
  <w:footnote w:type="continuationSeparator" w:id="0">
    <w:p w:rsidR="007C0E9A" w:rsidRDefault="007C0E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B2CC81A" wp14:editId="20055F58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9277AE7" wp14:editId="4AA2B1C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5E8B1288" wp14:editId="1852D32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01AE7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C0E9A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0C171-DA46-42E1-9D21-669E06142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120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2016-09-13T11:46:00Z</dcterms:created>
  <dcterms:modified xsi:type="dcterms:W3CDTF">2016-09-13T11:46:00Z</dcterms:modified>
</cp:coreProperties>
</file>