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420E4">
        <w:rPr>
          <w:rFonts w:ascii="Arial" w:hAnsi="Arial" w:cs="Arial"/>
          <w:b/>
          <w:caps/>
          <w:sz w:val="28"/>
          <w:szCs w:val="28"/>
        </w:rPr>
        <w:t>1481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8389"/>
      </w:tblGrid>
      <w:tr w:rsidR="00B5044F" w:rsidRPr="00691CF5" w:rsidTr="004420E4">
        <w:trPr>
          <w:trHeight w:val="1357"/>
        </w:trPr>
        <w:tc>
          <w:tcPr>
            <w:tcW w:w="1059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89" w:type="dxa"/>
          </w:tcPr>
          <w:p w:rsidR="00B5044F" w:rsidRPr="00691CF5" w:rsidRDefault="004420E4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Governo do Estado de São Paulo, solicitando que o prédio que abrigou o extinto 4º DP d</w:t>
            </w:r>
            <w:r w:rsidR="000C4D29">
              <w:rPr>
                <w:rFonts w:ascii="Arial" w:hAnsi="Arial" w:cs="Arial"/>
                <w:sz w:val="20"/>
                <w:szCs w:val="20"/>
              </w:rPr>
              <w:t>e Jacareí, localizado na Rodovia</w:t>
            </w:r>
            <w:r>
              <w:rPr>
                <w:rFonts w:ascii="Arial" w:hAnsi="Arial" w:cs="Arial"/>
                <w:sz w:val="20"/>
                <w:szCs w:val="20"/>
              </w:rPr>
              <w:t xml:space="preserve"> Euryale de Jesus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Zerbine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nº 7.010, no Distrito de São Silvestre, neste Município, seja transformado em escola pública para atender à demanda da região.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E3979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1E3979">
        <w:rPr>
          <w:rFonts w:ascii="Arial" w:hAnsi="Arial" w:cs="Arial"/>
        </w:rPr>
        <w:t xml:space="preserve">, seja oficiado ao </w:t>
      </w:r>
      <w:r w:rsidR="000C4D29">
        <w:rPr>
          <w:rFonts w:ascii="Arial" w:hAnsi="Arial" w:cs="Arial"/>
        </w:rPr>
        <w:t>Governo do Estado de São Paulo</w:t>
      </w:r>
      <w:r w:rsidR="001E3979" w:rsidRPr="001E3979">
        <w:rPr>
          <w:rFonts w:ascii="Arial" w:hAnsi="Arial" w:cs="Arial"/>
        </w:rPr>
        <w:t xml:space="preserve"> solicitando que o prédio que abrigou o extinto 4º DP d</w:t>
      </w:r>
      <w:r w:rsidR="000C4D29">
        <w:rPr>
          <w:rFonts w:ascii="Arial" w:hAnsi="Arial" w:cs="Arial"/>
        </w:rPr>
        <w:t>e Jacareí, localizado na Rodovia</w:t>
      </w:r>
      <w:r w:rsidR="001E3979" w:rsidRPr="001E3979">
        <w:rPr>
          <w:rFonts w:ascii="Arial" w:hAnsi="Arial" w:cs="Arial"/>
        </w:rPr>
        <w:t xml:space="preserve"> Euryale de Jesus </w:t>
      </w:r>
      <w:proofErr w:type="spellStart"/>
      <w:r w:rsidR="001E3979" w:rsidRPr="001E3979">
        <w:rPr>
          <w:rFonts w:ascii="Arial" w:hAnsi="Arial" w:cs="Arial"/>
        </w:rPr>
        <w:t>Zerbine</w:t>
      </w:r>
      <w:proofErr w:type="spellEnd"/>
      <w:r w:rsidR="001E3979" w:rsidRPr="001E3979">
        <w:rPr>
          <w:rFonts w:ascii="Arial" w:hAnsi="Arial" w:cs="Arial"/>
        </w:rPr>
        <w:t>, nº 7.010, no Distrito de São Silvestre, neste Município, seja transformado em escola pública para atender à demanda da região.</w:t>
      </w:r>
    </w:p>
    <w:p w:rsidR="009049D5" w:rsidRPr="009049D5" w:rsidRDefault="009049D5" w:rsidP="009049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referido prédio está desativado, precisa ser reformado e estruturado para ser transformado em</w:t>
      </w:r>
      <w:r w:rsidRPr="009049D5">
        <w:rPr>
          <w:rFonts w:ascii="Arial" w:hAnsi="Arial" w:cs="Arial"/>
        </w:rPr>
        <w:t xml:space="preserve"> escola </w:t>
      </w:r>
      <w:r>
        <w:rPr>
          <w:rFonts w:ascii="Arial" w:hAnsi="Arial" w:cs="Arial"/>
        </w:rPr>
        <w:t>e atender</w:t>
      </w:r>
      <w:r w:rsidRPr="009049D5">
        <w:rPr>
          <w:rFonts w:ascii="Arial" w:hAnsi="Arial" w:cs="Arial"/>
        </w:rPr>
        <w:t xml:space="preserve"> as crianças daquela região.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0C4D29">
        <w:rPr>
          <w:rFonts w:ascii="Arial" w:hAnsi="Arial" w:cs="Arial"/>
        </w:rPr>
        <w:t>ompreensão e aos préstimos do Governo do Estado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1E3979">
        <w:rPr>
          <w:rFonts w:ascii="Arial" w:hAnsi="Arial" w:cs="Arial"/>
        </w:rPr>
        <w:t>14 de setembro de 2016.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F217E9" w:rsidRPr="00F217E9" w:rsidRDefault="00F217E9" w:rsidP="00F217E9">
      <w:pPr>
        <w:jc w:val="center"/>
        <w:rPr>
          <w:rFonts w:ascii="Arial" w:hAnsi="Arial"/>
          <w:b/>
        </w:rPr>
      </w:pPr>
      <w:r w:rsidRPr="00F217E9">
        <w:rPr>
          <w:rFonts w:ascii="Arial" w:hAnsi="Arial"/>
          <w:b/>
        </w:rPr>
        <w:t>JOSÉ FRANCISCO</w:t>
      </w:r>
    </w:p>
    <w:p w:rsidR="00F217E9" w:rsidRPr="00F217E9" w:rsidRDefault="00F217E9" w:rsidP="00F217E9">
      <w:pPr>
        <w:jc w:val="center"/>
        <w:rPr>
          <w:rFonts w:ascii="Arial" w:hAnsi="Arial"/>
        </w:rPr>
      </w:pPr>
      <w:r w:rsidRPr="00F217E9">
        <w:rPr>
          <w:rFonts w:ascii="Arial" w:hAnsi="Arial"/>
        </w:rPr>
        <w:t>Vereador - PT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  <w:bookmarkStart w:id="0" w:name="_GoBack"/>
      <w:bookmarkEnd w:id="0"/>
    </w:p>
    <w:sectPr w:rsidR="00B5044F" w:rsidRPr="00691CF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370" w:rsidRDefault="00F71370">
      <w:r>
        <w:separator/>
      </w:r>
    </w:p>
  </w:endnote>
  <w:endnote w:type="continuationSeparator" w:id="0">
    <w:p w:rsidR="00F71370" w:rsidRDefault="00F71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370" w:rsidRDefault="00F71370">
      <w:r>
        <w:separator/>
      </w:r>
    </w:p>
  </w:footnote>
  <w:footnote w:type="continuationSeparator" w:id="0">
    <w:p w:rsidR="00F71370" w:rsidRDefault="00F713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688C"/>
    <w:rsid w:val="000C4D29"/>
    <w:rsid w:val="0014591F"/>
    <w:rsid w:val="001713EF"/>
    <w:rsid w:val="00172E81"/>
    <w:rsid w:val="00181CD2"/>
    <w:rsid w:val="001E3979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7C6F"/>
    <w:rsid w:val="00397FF3"/>
    <w:rsid w:val="003B3EB7"/>
    <w:rsid w:val="003C1C1A"/>
    <w:rsid w:val="003D675E"/>
    <w:rsid w:val="003F5422"/>
    <w:rsid w:val="00412795"/>
    <w:rsid w:val="00424F5A"/>
    <w:rsid w:val="004420E4"/>
    <w:rsid w:val="00487D64"/>
    <w:rsid w:val="00493115"/>
    <w:rsid w:val="004E46DA"/>
    <w:rsid w:val="004F3161"/>
    <w:rsid w:val="004F39E9"/>
    <w:rsid w:val="004F6E9B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643CC"/>
    <w:rsid w:val="00775A1B"/>
    <w:rsid w:val="007C4380"/>
    <w:rsid w:val="007F75CA"/>
    <w:rsid w:val="0080197E"/>
    <w:rsid w:val="00827A1E"/>
    <w:rsid w:val="008356E0"/>
    <w:rsid w:val="00877E50"/>
    <w:rsid w:val="00887908"/>
    <w:rsid w:val="008909A4"/>
    <w:rsid w:val="008A0EB2"/>
    <w:rsid w:val="009049D5"/>
    <w:rsid w:val="009319DA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17E9"/>
    <w:rsid w:val="00F27895"/>
    <w:rsid w:val="00F420E5"/>
    <w:rsid w:val="00F5003A"/>
    <w:rsid w:val="00F65C85"/>
    <w:rsid w:val="00F71370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B23C3-826E-4770-AA66-C6F83832D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9</TotalTime>
  <Pages>1</Pages>
  <Words>183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2016-09-13T13:20:00Z</cp:lastPrinted>
  <dcterms:created xsi:type="dcterms:W3CDTF">2016-09-13T12:24:00Z</dcterms:created>
  <dcterms:modified xsi:type="dcterms:W3CDTF">2016-09-13T13:20:00Z</dcterms:modified>
</cp:coreProperties>
</file>