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36A3">
        <w:rPr>
          <w:rFonts w:ascii="Arial" w:hAnsi="Arial" w:cs="Arial"/>
          <w:b/>
          <w:caps/>
          <w:sz w:val="28"/>
          <w:szCs w:val="28"/>
        </w:rPr>
        <w:t>1506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5044F" w:rsidRPr="00691CF5" w:rsidTr="004A7393">
        <w:tc>
          <w:tcPr>
            <w:tcW w:w="1030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5044F" w:rsidRPr="00691CF5" w:rsidRDefault="002E36A3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objetivando a intensificação de rondas na Rua Dom João II – O Príncipe Perfeito, no Parque dos Príncipes, visando coibir práticas criminosas, especialmente o intenso tráfico e consumo de entorpecentes, restabelecendo desta forma a tão esperada dignidade aos moradores.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E36A3" w:rsidRDefault="00B5044F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E36A3">
        <w:rPr>
          <w:rFonts w:ascii="Arial" w:hAnsi="Arial" w:cs="Arial"/>
        </w:rPr>
        <w:t xml:space="preserve">, seja oficiado ao </w:t>
      </w:r>
      <w:r w:rsidR="002E36A3" w:rsidRPr="002E36A3">
        <w:rPr>
          <w:rFonts w:ascii="Arial" w:hAnsi="Arial" w:cs="Arial"/>
        </w:rPr>
        <w:t>41º BPM/I – Batalhão de Polícia Militar do Interior, objetivando a intensificação de rondas na Rua Dom João II – O Príncipe Pe</w:t>
      </w:r>
      <w:r w:rsidR="00846156">
        <w:rPr>
          <w:rFonts w:ascii="Arial" w:hAnsi="Arial" w:cs="Arial"/>
        </w:rPr>
        <w:t>rfeito, no Parque dos Príncipes</w:t>
      </w:r>
      <w:r w:rsidR="002E36A3" w:rsidRPr="002E36A3">
        <w:rPr>
          <w:rFonts w:ascii="Arial" w:hAnsi="Arial" w:cs="Arial"/>
        </w:rPr>
        <w:t xml:space="preserve"> visando coibir práticas criminosas, especialmente o intenso tráfico e consumo de entorpecentes, restabelecendo desta forma a tão esperada dignidade aos moradores.</w:t>
      </w:r>
    </w:p>
    <w:p w:rsidR="002E36A3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36A3">
        <w:rPr>
          <w:rFonts w:ascii="Arial" w:hAnsi="Arial" w:cs="Arial"/>
        </w:rPr>
        <w:t>Como relatado por munícipes, atualmente os usuários e traficantes</w:t>
      </w:r>
      <w:r>
        <w:rPr>
          <w:rFonts w:ascii="Arial" w:hAnsi="Arial" w:cs="Arial"/>
        </w:rPr>
        <w:t xml:space="preserve"> de entorpecentes se apropriam</w:t>
      </w:r>
      <w:r w:rsidRPr="002E36A3">
        <w:rPr>
          <w:rFonts w:ascii="Arial" w:hAnsi="Arial" w:cs="Arial"/>
        </w:rPr>
        <w:t xml:space="preserve"> da </w:t>
      </w:r>
      <w:r w:rsidR="00846156">
        <w:rPr>
          <w:rFonts w:ascii="Arial" w:hAnsi="Arial" w:cs="Arial"/>
        </w:rPr>
        <w:t>mencionada r</w:t>
      </w:r>
      <w:r w:rsidRPr="002E36A3">
        <w:rPr>
          <w:rFonts w:ascii="Arial" w:hAnsi="Arial" w:cs="Arial"/>
        </w:rPr>
        <w:t>ua, bem como imediações, especialmente o</w:t>
      </w:r>
      <w:r w:rsidR="00846156">
        <w:rPr>
          <w:rFonts w:ascii="Arial" w:hAnsi="Arial" w:cs="Arial"/>
        </w:rPr>
        <w:t xml:space="preserve"> local onde está sendo edificada</w:t>
      </w:r>
      <w:r w:rsidRPr="002E36A3">
        <w:rPr>
          <w:rFonts w:ascii="Arial" w:hAnsi="Arial" w:cs="Arial"/>
        </w:rPr>
        <w:t xml:space="preserve"> a “</w:t>
      </w:r>
      <w:r w:rsidRPr="002E36A3">
        <w:rPr>
          <w:rFonts w:ascii="Arial" w:hAnsi="Arial" w:cs="Arial"/>
          <w:i/>
        </w:rPr>
        <w:t>CRECHE MUNICIPAL</w:t>
      </w:r>
      <w:r w:rsidRPr="002E36A3">
        <w:rPr>
          <w:rFonts w:ascii="Arial" w:hAnsi="Arial" w:cs="Arial"/>
        </w:rPr>
        <w:t>”, notadamente para consumo e venda de droga, tornando o local indigno para convivência como facilmente se presume.</w:t>
      </w:r>
      <w:r>
        <w:rPr>
          <w:rFonts w:ascii="Arial" w:hAnsi="Arial" w:cs="Arial"/>
        </w:rPr>
        <w:t xml:space="preserve"> </w:t>
      </w:r>
    </w:p>
    <w:p w:rsidR="002E36A3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36A3">
        <w:rPr>
          <w:rFonts w:ascii="Arial" w:hAnsi="Arial" w:cs="Arial"/>
        </w:rPr>
        <w:t>Como também anunciado pelos moradores da região e por aqueles que por lá transitam, associado ao consumo de entorpecente</w:t>
      </w:r>
      <w:r>
        <w:rPr>
          <w:rFonts w:ascii="Arial" w:hAnsi="Arial" w:cs="Arial"/>
        </w:rPr>
        <w:t>s</w:t>
      </w:r>
      <w:r w:rsidRPr="002E36A3">
        <w:rPr>
          <w:rFonts w:ascii="Arial" w:hAnsi="Arial" w:cs="Arial"/>
        </w:rPr>
        <w:t>, o</w:t>
      </w:r>
      <w:r w:rsidR="00846156">
        <w:rPr>
          <w:rFonts w:ascii="Arial" w:hAnsi="Arial" w:cs="Arial"/>
        </w:rPr>
        <w:t xml:space="preserve"> local tornou-se área perigosa à</w:t>
      </w:r>
      <w:r w:rsidRPr="002E36A3">
        <w:rPr>
          <w:rFonts w:ascii="Arial" w:hAnsi="Arial" w:cs="Arial"/>
        </w:rPr>
        <w:t xml:space="preserve"> circulação de pedestres, uma vez que esses frequentadores abordam agressivamente qualquer cidadão.</w:t>
      </w:r>
    </w:p>
    <w:p w:rsidR="002E36A3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36A3">
        <w:rPr>
          <w:rFonts w:ascii="Arial" w:hAnsi="Arial" w:cs="Arial"/>
        </w:rPr>
        <w:t xml:space="preserve">Certamente, essas condutas vêm gerando não só medo, </w:t>
      </w:r>
      <w:r w:rsidR="00846156">
        <w:rPr>
          <w:rFonts w:ascii="Arial" w:hAnsi="Arial" w:cs="Arial"/>
        </w:rPr>
        <w:t>mas grande apreensão à</w:t>
      </w:r>
      <w:r w:rsidRPr="002E36A3">
        <w:rPr>
          <w:rFonts w:ascii="Arial" w:hAnsi="Arial" w:cs="Arial"/>
        </w:rPr>
        <w:t xml:space="preserve">queles que residem ou transitam pela </w:t>
      </w:r>
      <w:r w:rsidR="007F7311">
        <w:rPr>
          <w:rFonts w:ascii="Arial" w:hAnsi="Arial" w:cs="Arial"/>
        </w:rPr>
        <w:t>indigitada r</w:t>
      </w:r>
      <w:r w:rsidRPr="002E36A3">
        <w:rPr>
          <w:rFonts w:ascii="Arial" w:hAnsi="Arial" w:cs="Arial"/>
        </w:rPr>
        <w:t xml:space="preserve">ua, ou próximo dela, frente aos notórios riscos </w:t>
      </w:r>
      <w:r w:rsidR="007F7311">
        <w:rPr>
          <w:rFonts w:ascii="Arial" w:hAnsi="Arial" w:cs="Arial"/>
        </w:rPr>
        <w:t>aos quais,</w:t>
      </w:r>
      <w:r w:rsidRPr="002E36A3">
        <w:rPr>
          <w:rFonts w:ascii="Arial" w:hAnsi="Arial" w:cs="Arial"/>
        </w:rPr>
        <w:t xml:space="preserve"> especialmente</w:t>
      </w:r>
      <w:r w:rsidR="007F7311">
        <w:rPr>
          <w:rFonts w:ascii="Arial" w:hAnsi="Arial" w:cs="Arial"/>
        </w:rPr>
        <w:t>,</w:t>
      </w:r>
      <w:r w:rsidRPr="002E36A3">
        <w:rPr>
          <w:rFonts w:ascii="Arial" w:hAnsi="Arial" w:cs="Arial"/>
        </w:rPr>
        <w:t xml:space="preserve"> as crianças estão expostas. </w:t>
      </w:r>
    </w:p>
    <w:p w:rsidR="002E36A3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36A3">
        <w:rPr>
          <w:rFonts w:ascii="Arial" w:hAnsi="Arial" w:cs="Arial"/>
        </w:rPr>
        <w:t>Por isso, considerando o acima relatado, entendemos necessário que o Comando da Polícia Militar intensifique rondas no Parque dos Príncipes, em especial na Rua Dom João II – O Príncipe Perfeito e imediações, pois acreditamos que a presença da corporação certamente afastará e coibirá as condutas criminosas anunciadas.</w:t>
      </w:r>
    </w:p>
    <w:p w:rsidR="007F7311" w:rsidRDefault="007F7311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F7311" w:rsidRPr="00691CF5" w:rsidRDefault="007F7311" w:rsidP="007F731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1506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7F7311" w:rsidRDefault="007F7311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F7311" w:rsidRDefault="007F7311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E36A3" w:rsidRPr="002E36A3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36A3">
        <w:rPr>
          <w:rFonts w:ascii="Arial" w:hAnsi="Arial" w:cs="Arial"/>
        </w:rPr>
        <w:t xml:space="preserve">Destarte, respeitosamente aguardamos dos nobres Vereadores a aprovação do presente requerimento, para que o Comandante do 41º Batalhão da Polícia Militar do Estado de São Paulo, intensifique rondas na Rua Dom João II – O Príncipe Perfeito, </w:t>
      </w:r>
      <w:bookmarkStart w:id="0" w:name="_GoBack"/>
      <w:bookmarkEnd w:id="0"/>
      <w:r w:rsidRPr="002E36A3">
        <w:rPr>
          <w:rFonts w:ascii="Arial" w:hAnsi="Arial" w:cs="Arial"/>
        </w:rPr>
        <w:t>Parque dos Príncipes, visando coibir práticas criminosas, especialmente o intenso tráfico e consumo de entorpecente</w:t>
      </w:r>
      <w:r w:rsidR="007F7311">
        <w:rPr>
          <w:rFonts w:ascii="Arial" w:hAnsi="Arial" w:cs="Arial"/>
        </w:rPr>
        <w:t>s</w:t>
      </w:r>
      <w:r w:rsidRPr="002E36A3">
        <w:rPr>
          <w:rFonts w:ascii="Arial" w:hAnsi="Arial" w:cs="Arial"/>
        </w:rPr>
        <w:t>.</w:t>
      </w:r>
    </w:p>
    <w:p w:rsidR="002E36A3" w:rsidRPr="002E36A3" w:rsidRDefault="002E36A3" w:rsidP="002E36A3">
      <w:pPr>
        <w:spacing w:line="276" w:lineRule="auto"/>
        <w:ind w:firstLine="2160"/>
        <w:jc w:val="both"/>
        <w:rPr>
          <w:rFonts w:ascii="Arial" w:hAnsi="Arial" w:cs="Arial"/>
        </w:rPr>
      </w:pPr>
    </w:p>
    <w:p w:rsidR="002E36A3" w:rsidRPr="00691CF5" w:rsidRDefault="002E36A3" w:rsidP="002E36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21 de setembro de 2016.</w:t>
      </w:r>
    </w:p>
    <w:p w:rsidR="002E36A3" w:rsidRPr="002E36A3" w:rsidRDefault="002E36A3" w:rsidP="002E36A3">
      <w:pPr>
        <w:jc w:val="both"/>
        <w:rPr>
          <w:rFonts w:ascii="Arial" w:hAnsi="Arial" w:cs="Arial"/>
        </w:rPr>
      </w:pPr>
    </w:p>
    <w:p w:rsidR="002E36A3" w:rsidRPr="002E36A3" w:rsidRDefault="002E36A3" w:rsidP="002E36A3">
      <w:pPr>
        <w:jc w:val="both"/>
        <w:rPr>
          <w:rFonts w:ascii="Arial" w:hAnsi="Arial" w:cs="Arial"/>
        </w:rPr>
      </w:pPr>
    </w:p>
    <w:p w:rsidR="002E36A3" w:rsidRPr="002E36A3" w:rsidRDefault="002E36A3" w:rsidP="002E36A3">
      <w:pPr>
        <w:jc w:val="both"/>
        <w:rPr>
          <w:rFonts w:ascii="Arial" w:hAnsi="Arial" w:cs="Arial"/>
        </w:rPr>
      </w:pPr>
    </w:p>
    <w:p w:rsidR="002E36A3" w:rsidRPr="002E36A3" w:rsidRDefault="002E36A3" w:rsidP="002E36A3">
      <w:pPr>
        <w:jc w:val="center"/>
        <w:rPr>
          <w:rFonts w:ascii="Arial" w:hAnsi="Arial" w:cs="Arial"/>
          <w:b/>
          <w:bCs/>
        </w:rPr>
      </w:pPr>
      <w:r w:rsidRPr="002E36A3">
        <w:rPr>
          <w:rFonts w:ascii="Arial" w:hAnsi="Arial" w:cs="Arial"/>
          <w:b/>
          <w:bCs/>
        </w:rPr>
        <w:t>HERNANI BARRETO</w:t>
      </w:r>
    </w:p>
    <w:p w:rsidR="002E36A3" w:rsidRPr="002E36A3" w:rsidRDefault="002E36A3" w:rsidP="002E36A3">
      <w:pPr>
        <w:jc w:val="center"/>
        <w:rPr>
          <w:rFonts w:ascii="Arial" w:hAnsi="Arial" w:cs="Arial"/>
          <w:b/>
          <w:bCs/>
        </w:rPr>
      </w:pPr>
      <w:r w:rsidRPr="002E36A3">
        <w:rPr>
          <w:rFonts w:ascii="Arial" w:hAnsi="Arial" w:cs="Arial"/>
        </w:rPr>
        <w:t>VEREADOR - PT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BD7" w:rsidRDefault="00270BD7">
      <w:r>
        <w:separator/>
      </w:r>
    </w:p>
  </w:endnote>
  <w:endnote w:type="continuationSeparator" w:id="0">
    <w:p w:rsidR="00270BD7" w:rsidRDefault="0027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BD7" w:rsidRDefault="00270BD7">
      <w:r>
        <w:separator/>
      </w:r>
    </w:p>
  </w:footnote>
  <w:footnote w:type="continuationSeparator" w:id="0">
    <w:p w:rsidR="00270BD7" w:rsidRDefault="00270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26D33"/>
    <w:rsid w:val="00253C82"/>
    <w:rsid w:val="00255FBE"/>
    <w:rsid w:val="00261F0A"/>
    <w:rsid w:val="00270BD7"/>
    <w:rsid w:val="00293E66"/>
    <w:rsid w:val="002945F4"/>
    <w:rsid w:val="0029622F"/>
    <w:rsid w:val="002A0E97"/>
    <w:rsid w:val="002A7434"/>
    <w:rsid w:val="002A7B24"/>
    <w:rsid w:val="002C4B2B"/>
    <w:rsid w:val="002E36A3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6F5661"/>
    <w:rsid w:val="00715F74"/>
    <w:rsid w:val="007160DA"/>
    <w:rsid w:val="00725E66"/>
    <w:rsid w:val="0073407F"/>
    <w:rsid w:val="00775A1B"/>
    <w:rsid w:val="007C4380"/>
    <w:rsid w:val="007F7311"/>
    <w:rsid w:val="007F75CA"/>
    <w:rsid w:val="0080197E"/>
    <w:rsid w:val="008356E0"/>
    <w:rsid w:val="00846156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23</TotalTime>
  <Pages>2</Pages>
  <Words>392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2016-09-20T12:24:00Z</cp:lastPrinted>
  <dcterms:created xsi:type="dcterms:W3CDTF">2016-09-20T12:12:00Z</dcterms:created>
  <dcterms:modified xsi:type="dcterms:W3CDTF">2016-09-20T12:48:00Z</dcterms:modified>
</cp:coreProperties>
</file>