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238" w:rsidRPr="00714238" w:rsidRDefault="00915737" w:rsidP="00714238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714238" w:rsidRPr="00714238">
        <w:rPr>
          <w:rFonts w:ascii="Arial" w:hAnsi="Arial" w:cs="Arial"/>
          <w:color w:val="000000"/>
        </w:rPr>
        <w:t>a realização de “Operação Tapa Buracos” na Avenida São Jorge, altura do número 2320, no bairro Cidade Salvador;</w:t>
      </w:r>
    </w:p>
    <w:p w:rsidR="00714238" w:rsidRPr="00714238" w:rsidRDefault="00714238" w:rsidP="00714238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14238">
        <w:rPr>
          <w:rFonts w:ascii="Arial" w:hAnsi="Arial" w:cs="Arial"/>
          <w:b/>
          <w:color w:val="000000"/>
        </w:rPr>
        <w:t>INDICO</w:t>
      </w:r>
      <w:r w:rsidRPr="00714238">
        <w:rPr>
          <w:rFonts w:ascii="Arial" w:hAnsi="Arial" w:cs="Arial"/>
          <w:color w:val="000000"/>
        </w:rPr>
        <w:t xml:space="preserve"> a realização de “Operação Tapa Buracos” na Avenida José Ribeiro Moreira, altura do número 200, </w:t>
      </w:r>
      <w:r w:rsidR="00232AEB">
        <w:rPr>
          <w:rFonts w:ascii="Arial" w:hAnsi="Arial" w:cs="Arial"/>
          <w:color w:val="000000"/>
        </w:rPr>
        <w:t xml:space="preserve">no Parque Califórnia, </w:t>
      </w:r>
      <w:r w:rsidRPr="00714238">
        <w:rPr>
          <w:rFonts w:ascii="Arial" w:hAnsi="Arial" w:cs="Arial"/>
          <w:color w:val="000000"/>
        </w:rPr>
        <w:t xml:space="preserve">bem como a manutenção do asfalto em frente ao número 120 da mesma via; </w:t>
      </w:r>
      <w:proofErr w:type="gramStart"/>
      <w:r w:rsidRPr="00714238">
        <w:rPr>
          <w:rFonts w:ascii="Arial" w:hAnsi="Arial" w:cs="Arial"/>
          <w:color w:val="000000"/>
        </w:rPr>
        <w:t>e</w:t>
      </w:r>
      <w:proofErr w:type="gramEnd"/>
    </w:p>
    <w:p w:rsidR="002C6191" w:rsidRPr="00714238" w:rsidRDefault="00714238" w:rsidP="00714238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14238">
        <w:rPr>
          <w:rFonts w:ascii="Arial" w:hAnsi="Arial" w:cs="Arial"/>
          <w:b/>
          <w:color w:val="000000"/>
        </w:rPr>
        <w:t>INDICO</w:t>
      </w:r>
      <w:r w:rsidRPr="00714238">
        <w:rPr>
          <w:rFonts w:ascii="Arial" w:hAnsi="Arial" w:cs="Arial"/>
          <w:color w:val="000000"/>
        </w:rPr>
        <w:t xml:space="preserve"> a elaboração de estudos referentes ao trânsito na Avenida José Ribeiro Moreira, </w:t>
      </w:r>
      <w:r w:rsidR="00232AEB">
        <w:rPr>
          <w:rFonts w:ascii="Arial" w:hAnsi="Arial" w:cs="Arial"/>
          <w:color w:val="000000"/>
        </w:rPr>
        <w:t xml:space="preserve">no Parque Califórnia, </w:t>
      </w:r>
      <w:bookmarkStart w:id="0" w:name="_GoBack"/>
      <w:bookmarkEnd w:id="0"/>
      <w:r w:rsidRPr="00714238">
        <w:rPr>
          <w:rFonts w:ascii="Arial" w:hAnsi="Arial" w:cs="Arial"/>
          <w:color w:val="000000"/>
        </w:rPr>
        <w:t>próximo à EE Prof. João Cruz, principalmente nos horários de entrada e saída dos alunos. Tal solicitação visa preservar a segurança dos alunos, pais e funcionários da escola, uma vez que nestes horários há veículos estacionados em ambos os lados da avenida e que muitos motoristas fazem manobras arriscadas no local, onde há trafego intenso de caminhões.</w:t>
      </w:r>
    </w:p>
    <w:p w:rsidR="00A34FDD" w:rsidRPr="00A34FDD" w:rsidRDefault="0083332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FA8" w:rsidRDefault="00BB3FA8">
      <w:r>
        <w:separator/>
      </w:r>
    </w:p>
  </w:endnote>
  <w:endnote w:type="continuationSeparator" w:id="0">
    <w:p w:rsidR="00BB3FA8" w:rsidRDefault="00BB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014F66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ITAMAR ALVES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DT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FA8" w:rsidRDefault="00BB3FA8">
      <w:r>
        <w:separator/>
      </w:r>
    </w:p>
  </w:footnote>
  <w:footnote w:type="continuationSeparator" w:id="0">
    <w:p w:rsidR="00BB3FA8" w:rsidRDefault="00BB3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FD40A0F" wp14:editId="7492AC00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9DD71F0" wp14:editId="7F68DA4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48ACAAE" wp14:editId="0B8E5CD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714238" w:rsidP="00053E0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1508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053E08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714238" w:rsidP="0071423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053E08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232AEB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232AEB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53E08"/>
    <w:rsid w:val="00076EA7"/>
    <w:rsid w:val="000825C1"/>
    <w:rsid w:val="000C1EC4"/>
    <w:rsid w:val="000C259C"/>
    <w:rsid w:val="000D483C"/>
    <w:rsid w:val="000E62A6"/>
    <w:rsid w:val="000E73DE"/>
    <w:rsid w:val="000E7C3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32AEB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B40A1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284E"/>
    <w:rsid w:val="00395060"/>
    <w:rsid w:val="00397E28"/>
    <w:rsid w:val="003A3EEB"/>
    <w:rsid w:val="003D2C8A"/>
    <w:rsid w:val="003D43A7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14238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33322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618"/>
    <w:rsid w:val="00B73EFB"/>
    <w:rsid w:val="00B80FC2"/>
    <w:rsid w:val="00B85F8A"/>
    <w:rsid w:val="00B92BEE"/>
    <w:rsid w:val="00B963BB"/>
    <w:rsid w:val="00BB3FA8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A498D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139E"/>
    <w:rsid w:val="00FD45CC"/>
    <w:rsid w:val="00FD5348"/>
    <w:rsid w:val="00FD65D1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D3785-7D7A-475A-BE18-AA36D3D0B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881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2014-08-05T19:44:00Z</cp:lastPrinted>
  <dcterms:created xsi:type="dcterms:W3CDTF">2016-09-26T13:26:00Z</dcterms:created>
  <dcterms:modified xsi:type="dcterms:W3CDTF">2016-09-26T13:27:00Z</dcterms:modified>
</cp:coreProperties>
</file>