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01" w:rsidRPr="00691CF5" w:rsidRDefault="00BF0401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1512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0401" w:rsidRPr="00691CF5" w:rsidTr="004F6A11">
        <w:tc>
          <w:tcPr>
            <w:tcW w:w="1030" w:type="dxa"/>
          </w:tcPr>
          <w:p w:rsidR="00BF0401" w:rsidRPr="002A54AD" w:rsidRDefault="00BF040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BF0401" w:rsidRPr="002A54AD" w:rsidRDefault="00BF0401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PROF.ª BEATRIZ JUNQUEIRA DA SILVA SANTOS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BF0401" w:rsidRPr="00691CF5" w:rsidRDefault="00BF0401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F0401" w:rsidRPr="002A54AD" w:rsidRDefault="00BF0401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BEATRIZ JUNQUEIRA DA SILVA SANTOS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BF0401" w:rsidRPr="002A54AD" w:rsidRDefault="00BF0401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BF0401" w:rsidRPr="002A54AD" w:rsidRDefault="00BF0401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BF0401" w:rsidRPr="002A54AD" w:rsidRDefault="00BF0401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PROF.ª BEATRIZ JUNQUEIRA DA SILVA SANTOS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BF0401" w:rsidRPr="002A54AD" w:rsidRDefault="00BF040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BF0401" w:rsidRPr="002A54AD" w:rsidRDefault="00BF040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F0401" w:rsidRPr="002A54AD" w:rsidRDefault="00BF040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F0401" w:rsidRPr="002A54AD" w:rsidRDefault="00BF0401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F0401" w:rsidRPr="002A54AD" w:rsidRDefault="00BF0401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BF0401" w:rsidRPr="002A54AD" w:rsidRDefault="00BF0401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BF0401" w:rsidRPr="002A54AD" w:rsidSect="00BF0401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DD6" w:rsidRDefault="009B7DD6">
      <w:r>
        <w:separator/>
      </w:r>
    </w:p>
  </w:endnote>
  <w:endnote w:type="continuationSeparator" w:id="0">
    <w:p w:rsidR="009B7DD6" w:rsidRDefault="009B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DD6" w:rsidRDefault="009B7DD6">
      <w:r>
        <w:separator/>
      </w:r>
    </w:p>
  </w:footnote>
  <w:footnote w:type="continuationSeparator" w:id="0">
    <w:p w:rsidR="009B7DD6" w:rsidRDefault="009B7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2A54AD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A6103C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0909E14" wp14:editId="270D607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39E6EE" wp14:editId="135D19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75A4F95B" wp14:editId="54FF0FF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1C05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842F8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B7DD6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0401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DB7BA-F29D-450C-B6E0-7C744582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274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2016-09-26T18:26:00Z</dcterms:created>
  <dcterms:modified xsi:type="dcterms:W3CDTF">2016-09-26T18:42:00Z</dcterms:modified>
</cp:coreProperties>
</file>