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1CD" w:rsidRPr="00691CF5" w:rsidRDefault="005D41CD" w:rsidP="002A54AD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881E82">
        <w:rPr>
          <w:rFonts w:ascii="Arial" w:hAnsi="Arial" w:cs="Arial"/>
          <w:b/>
          <w:caps/>
          <w:noProof/>
          <w:sz w:val="28"/>
          <w:szCs w:val="28"/>
        </w:rPr>
        <w:t>1513</w:t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5D41CD" w:rsidRPr="00691CF5" w:rsidTr="004F6A11">
        <w:tc>
          <w:tcPr>
            <w:tcW w:w="1030" w:type="dxa"/>
          </w:tcPr>
          <w:p w:rsidR="005D41CD" w:rsidRPr="002A54AD" w:rsidRDefault="005D41CD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smartTag w:uri="schemas-houaiss/mini" w:element="verbetes">
              <w:r w:rsidRPr="002A54AD">
                <w:rPr>
                  <w:rFonts w:ascii="Arial" w:hAnsi="Arial" w:cs="Arial"/>
                  <w:sz w:val="19"/>
                  <w:szCs w:val="19"/>
                </w:rPr>
                <w:t>Assunto</w:t>
              </w:r>
            </w:smartTag>
            <w:r w:rsidRPr="002A54AD">
              <w:rPr>
                <w:rFonts w:ascii="Arial" w:hAnsi="Arial" w:cs="Arial"/>
                <w:sz w:val="19"/>
                <w:szCs w:val="19"/>
              </w:rPr>
              <w:t>:</w:t>
            </w:r>
          </w:p>
        </w:tc>
        <w:tc>
          <w:tcPr>
            <w:tcW w:w="8538" w:type="dxa"/>
          </w:tcPr>
          <w:p w:rsidR="005D41CD" w:rsidRPr="002A54AD" w:rsidRDefault="005D41CD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2A54AD">
              <w:rPr>
                <w:rFonts w:ascii="Arial" w:hAnsi="Arial" w:cs="Arial"/>
                <w:sz w:val="19"/>
                <w:szCs w:val="19"/>
              </w:rPr>
              <w:t xml:space="preserve">Congratula a Diretoria </w:t>
            </w:r>
            <w:r w:rsidRPr="00881E82">
              <w:rPr>
                <w:rFonts w:ascii="Arial" w:hAnsi="Arial" w:cs="Arial"/>
                <w:noProof/>
                <w:sz w:val="19"/>
                <w:szCs w:val="19"/>
              </w:rPr>
              <w:t>da</w:t>
            </w:r>
            <w:r w:rsidRPr="002A54AD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881E82">
              <w:rPr>
                <w:rFonts w:ascii="Arial" w:hAnsi="Arial" w:cs="Arial"/>
                <w:noProof/>
                <w:sz w:val="19"/>
                <w:szCs w:val="19"/>
              </w:rPr>
              <w:t>EMEF PROF.ª RICARDINA DOS SANTOS DE MORAES</w:t>
            </w:r>
            <w:r w:rsidRPr="002A54AD">
              <w:rPr>
                <w:rFonts w:ascii="Arial" w:hAnsi="Arial" w:cs="Arial"/>
                <w:sz w:val="19"/>
                <w:szCs w:val="19"/>
              </w:rPr>
              <w:t xml:space="preserve"> pela iniciativa de manter e fomentar, em conjunto com a sua equipe de professores, o Programa Educacional de Resistência às Drogas e à Violência (PROERD). </w:t>
            </w:r>
          </w:p>
        </w:tc>
      </w:tr>
    </w:tbl>
    <w:p w:rsidR="005D41CD" w:rsidRPr="00691CF5" w:rsidRDefault="005D41CD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D41CD" w:rsidRPr="002A54AD" w:rsidRDefault="005D41CD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b/>
          <w:sz w:val="23"/>
          <w:szCs w:val="23"/>
        </w:rPr>
        <w:t>REQUEREMOS</w:t>
      </w:r>
      <w:r w:rsidRPr="002A54AD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Excelentíssimo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Senhor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Presidente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Casa</w:t>
        </w:r>
      </w:smartTag>
      <w:r w:rsidRPr="002A54AD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formalidades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regimentais</w:t>
        </w:r>
      </w:smartTag>
      <w:r w:rsidRPr="002A54AD">
        <w:rPr>
          <w:rFonts w:ascii="Arial" w:hAnsi="Arial" w:cs="Arial"/>
          <w:sz w:val="23"/>
          <w:szCs w:val="23"/>
        </w:rPr>
        <w:t xml:space="preserve">, seja constado na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Ata</w:t>
        </w:r>
      </w:smartTag>
      <w:r w:rsidRPr="002A54AD">
        <w:rPr>
          <w:rFonts w:ascii="Arial" w:hAnsi="Arial" w:cs="Arial"/>
          <w:sz w:val="23"/>
          <w:szCs w:val="23"/>
        </w:rPr>
        <w:t xml:space="preserve"> dos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trabalhos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Sessão</w:t>
        </w:r>
      </w:smartTag>
      <w:r w:rsidRPr="002A54AD">
        <w:rPr>
          <w:rFonts w:ascii="Arial" w:hAnsi="Arial" w:cs="Arial"/>
          <w:sz w:val="23"/>
          <w:szCs w:val="23"/>
        </w:rPr>
        <w:t xml:space="preserve"> o registro de nossas congratulações à Diretoria </w:t>
      </w:r>
      <w:r w:rsidRPr="00881E82">
        <w:rPr>
          <w:rFonts w:ascii="Arial" w:hAnsi="Arial" w:cs="Arial"/>
          <w:noProof/>
          <w:sz w:val="23"/>
          <w:szCs w:val="23"/>
        </w:rPr>
        <w:t>da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881E82">
        <w:rPr>
          <w:rFonts w:ascii="Arial" w:hAnsi="Arial" w:cs="Arial"/>
          <w:noProof/>
          <w:sz w:val="23"/>
          <w:szCs w:val="23"/>
        </w:rPr>
        <w:t>EMEF PROF.ª RICARDINA DOS SANTOS DE MORAES</w:t>
      </w:r>
      <w:r w:rsidRPr="002A54AD">
        <w:rPr>
          <w:rFonts w:ascii="Arial" w:hAnsi="Arial" w:cs="Arial"/>
          <w:sz w:val="23"/>
          <w:szCs w:val="23"/>
        </w:rPr>
        <w:t>, felicitando-a pela iniciativa de manter e fomentar, em conjunto com a sua equipe de professores</w:t>
      </w:r>
      <w:r>
        <w:rPr>
          <w:rFonts w:ascii="Arial" w:hAnsi="Arial" w:cs="Arial"/>
          <w:sz w:val="23"/>
          <w:szCs w:val="23"/>
        </w:rPr>
        <w:t>,</w:t>
      </w:r>
      <w:r w:rsidRPr="002A54AD">
        <w:rPr>
          <w:rFonts w:ascii="Arial" w:hAnsi="Arial" w:cs="Arial"/>
          <w:sz w:val="23"/>
          <w:szCs w:val="23"/>
        </w:rPr>
        <w:t xml:space="preserve"> o Programa Educacional de Resistência às Drogas e à Violência (PROERD).</w:t>
      </w:r>
    </w:p>
    <w:p w:rsidR="005D41CD" w:rsidRPr="002A54AD" w:rsidRDefault="005D41CD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sz w:val="23"/>
          <w:szCs w:val="23"/>
        </w:rPr>
        <w:t xml:space="preserve">Baseado no </w:t>
      </w:r>
      <w:r w:rsidRPr="002A54AD">
        <w:rPr>
          <w:rFonts w:ascii="Arial" w:hAnsi="Arial" w:cs="Arial"/>
          <w:i/>
          <w:sz w:val="23"/>
          <w:szCs w:val="23"/>
        </w:rPr>
        <w:t xml:space="preserve">“DARE -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Drug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 xml:space="preserve"> Abuse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Resistance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 xml:space="preserve">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Education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>”</w:t>
      </w:r>
      <w:r w:rsidRPr="002A54AD">
        <w:rPr>
          <w:rFonts w:ascii="Arial" w:hAnsi="Arial" w:cs="Arial"/>
          <w:sz w:val="23"/>
          <w:szCs w:val="23"/>
        </w:rPr>
        <w:t>, programa análogo criado nos Estados Unidos da América em 1983, o PROERD chegou ao Brasil em 1992 por iniciativa da Polícia Militar do Estado do Rio de Janeiro e, desde 2002, está presente em todos os estados brasileiros.</w:t>
      </w:r>
    </w:p>
    <w:p w:rsidR="005D41CD" w:rsidRPr="002A54AD" w:rsidRDefault="005D41CD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C</w:t>
      </w:r>
      <w:r w:rsidRPr="002A54AD">
        <w:rPr>
          <w:rFonts w:ascii="Arial" w:hAnsi="Arial" w:cs="Arial"/>
          <w:sz w:val="23"/>
          <w:szCs w:val="23"/>
        </w:rPr>
        <w:t>onduzido por policiais militares, o Programa</w:t>
      </w:r>
      <w:r>
        <w:rPr>
          <w:rFonts w:ascii="Arial" w:hAnsi="Arial" w:cs="Arial"/>
          <w:sz w:val="23"/>
          <w:szCs w:val="23"/>
        </w:rPr>
        <w:t xml:space="preserve"> objetiva</w:t>
      </w:r>
      <w:r w:rsidRPr="002A54AD">
        <w:rPr>
          <w:rFonts w:ascii="Arial" w:hAnsi="Arial" w:cs="Arial"/>
          <w:sz w:val="23"/>
          <w:szCs w:val="23"/>
        </w:rPr>
        <w:t xml:space="preserve"> promover junto a escolas públicas e particulares atividades interativas especialmente projetadas para fortalecer a relação harmônica entre escola, polícia e família, visando transmitir uma mensagem de valorização à vida e da importância de manter-se longe das drogas.</w:t>
      </w:r>
    </w:p>
    <w:p w:rsidR="005D41CD" w:rsidRPr="002A54AD" w:rsidRDefault="005D41CD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sz w:val="23"/>
          <w:szCs w:val="23"/>
        </w:rPr>
        <w:t xml:space="preserve">Ao fim, </w:t>
      </w:r>
      <w:r>
        <w:rPr>
          <w:rFonts w:ascii="Arial" w:hAnsi="Arial" w:cs="Arial"/>
          <w:sz w:val="23"/>
          <w:szCs w:val="23"/>
        </w:rPr>
        <w:t>ratificamos nossos cumprimentos</w:t>
      </w:r>
      <w:r w:rsidRPr="002A54A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>à</w:t>
      </w:r>
      <w:r w:rsidRPr="002A54AD">
        <w:rPr>
          <w:rFonts w:ascii="Arial" w:hAnsi="Arial" w:cs="Arial"/>
          <w:sz w:val="23"/>
          <w:szCs w:val="23"/>
        </w:rPr>
        <w:t xml:space="preserve"> Diretoria, </w:t>
      </w:r>
      <w:r>
        <w:rPr>
          <w:rFonts w:ascii="Arial" w:hAnsi="Arial" w:cs="Arial"/>
          <w:sz w:val="23"/>
          <w:szCs w:val="23"/>
        </w:rPr>
        <w:t>à</w:t>
      </w:r>
      <w:r w:rsidRPr="002A54AD">
        <w:rPr>
          <w:rFonts w:ascii="Arial" w:hAnsi="Arial" w:cs="Arial"/>
          <w:sz w:val="23"/>
          <w:szCs w:val="23"/>
        </w:rPr>
        <w:t xml:space="preserve"> equipe de professores e </w:t>
      </w:r>
      <w:r>
        <w:rPr>
          <w:rFonts w:ascii="Arial" w:hAnsi="Arial" w:cs="Arial"/>
          <w:sz w:val="23"/>
          <w:szCs w:val="23"/>
        </w:rPr>
        <w:t>a</w:t>
      </w:r>
      <w:r w:rsidRPr="002A54AD">
        <w:rPr>
          <w:rFonts w:ascii="Arial" w:hAnsi="Arial" w:cs="Arial"/>
          <w:sz w:val="23"/>
          <w:szCs w:val="23"/>
        </w:rPr>
        <w:t xml:space="preserve">os alunos </w:t>
      </w:r>
      <w:r w:rsidRPr="00881E82">
        <w:rPr>
          <w:rFonts w:ascii="Arial" w:hAnsi="Arial" w:cs="Arial"/>
          <w:noProof/>
          <w:sz w:val="23"/>
          <w:szCs w:val="23"/>
        </w:rPr>
        <w:t>da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881E82">
        <w:rPr>
          <w:rFonts w:ascii="Arial" w:hAnsi="Arial" w:cs="Arial"/>
          <w:noProof/>
          <w:sz w:val="23"/>
          <w:szCs w:val="23"/>
        </w:rPr>
        <w:t>EMEF PROF.ª RICARDINA DOS SANTOS DE MORAES</w:t>
      </w:r>
      <w:r w:rsidRPr="002A54A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 xml:space="preserve">participantes </w:t>
      </w:r>
      <w:r w:rsidRPr="002A54AD">
        <w:rPr>
          <w:rFonts w:ascii="Arial" w:hAnsi="Arial" w:cs="Arial"/>
          <w:sz w:val="23"/>
          <w:szCs w:val="23"/>
        </w:rPr>
        <w:t xml:space="preserve">por sua formatura no PROERD, em evento realizado em </w:t>
      </w:r>
      <w:r w:rsidRPr="00881E82">
        <w:rPr>
          <w:rFonts w:ascii="Arial" w:hAnsi="Arial" w:cs="Arial"/>
          <w:noProof/>
          <w:sz w:val="23"/>
          <w:szCs w:val="23"/>
        </w:rPr>
        <w:t>20 de setembro</w:t>
      </w:r>
      <w:r w:rsidRPr="002A54AD">
        <w:rPr>
          <w:rFonts w:ascii="Arial" w:hAnsi="Arial" w:cs="Arial"/>
          <w:sz w:val="23"/>
          <w:szCs w:val="23"/>
        </w:rPr>
        <w:t xml:space="preserve"> último no Ginásio Poliesportivo do SESI de Jacareí e, respeitosamente, </w:t>
      </w:r>
      <w:proofErr w:type="gramStart"/>
      <w:r w:rsidRPr="002A54AD">
        <w:rPr>
          <w:rFonts w:ascii="Arial" w:hAnsi="Arial" w:cs="Arial"/>
          <w:b/>
          <w:sz w:val="23"/>
          <w:szCs w:val="23"/>
        </w:rPr>
        <w:t>REQUEREMOS</w:t>
      </w:r>
      <w:proofErr w:type="gramEnd"/>
      <w:r w:rsidRPr="002A54AD">
        <w:rPr>
          <w:rFonts w:ascii="Arial" w:hAnsi="Arial" w:cs="Arial"/>
          <w:sz w:val="23"/>
          <w:szCs w:val="23"/>
        </w:rPr>
        <w:t xml:space="preserve"> à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Presidência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Casa</w:t>
        </w:r>
      </w:smartTag>
      <w:r w:rsidRPr="002A54AD">
        <w:rPr>
          <w:rFonts w:ascii="Arial" w:hAnsi="Arial" w:cs="Arial"/>
          <w:sz w:val="23"/>
          <w:szCs w:val="23"/>
        </w:rPr>
        <w:t xml:space="preserve"> que sejam adotadas as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providências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habituais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para</w:t>
        </w:r>
      </w:smartTag>
      <w:r w:rsidRPr="002A54AD">
        <w:rPr>
          <w:rFonts w:ascii="Arial" w:hAnsi="Arial" w:cs="Arial"/>
          <w:sz w:val="23"/>
          <w:szCs w:val="23"/>
        </w:rPr>
        <w:t xml:space="preserve"> a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divulgação</w:t>
        </w:r>
      </w:smartTag>
      <w:r w:rsidRPr="002A54AD">
        <w:rPr>
          <w:rFonts w:ascii="Arial" w:hAnsi="Arial" w:cs="Arial"/>
          <w:sz w:val="23"/>
          <w:szCs w:val="23"/>
        </w:rPr>
        <w:t xml:space="preserve"> da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presente</w:t>
        </w:r>
      </w:smartTag>
      <w:r w:rsidRPr="002A54AD">
        <w:rPr>
          <w:rFonts w:ascii="Arial" w:hAnsi="Arial" w:cs="Arial"/>
          <w:sz w:val="23"/>
          <w:szCs w:val="23"/>
        </w:rPr>
        <w:t xml:space="preserve"> manifestação.</w:t>
      </w:r>
    </w:p>
    <w:p w:rsidR="005D41CD" w:rsidRPr="002A54AD" w:rsidRDefault="005D41CD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Sala</w:t>
        </w:r>
      </w:smartTag>
      <w:r w:rsidRPr="002A54AD">
        <w:rPr>
          <w:rFonts w:ascii="Arial" w:hAnsi="Arial" w:cs="Arial"/>
          <w:sz w:val="23"/>
          <w:szCs w:val="23"/>
        </w:rPr>
        <w:t xml:space="preserve"> das Sessões, 28 de setembro de 2016.</w:t>
      </w:r>
    </w:p>
    <w:p w:rsidR="005D41CD" w:rsidRPr="002A54AD" w:rsidRDefault="005D41CD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5D41CD" w:rsidRPr="002A54AD" w:rsidRDefault="005D41CD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5D41CD" w:rsidRPr="002A54AD" w:rsidRDefault="005D41CD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5D41CD" w:rsidRPr="002A54AD" w:rsidRDefault="005D41CD" w:rsidP="002A54AD">
      <w:pPr>
        <w:jc w:val="center"/>
        <w:rPr>
          <w:rFonts w:ascii="Arial" w:eastAsia="MS Mincho" w:hAnsi="Arial" w:cs="Arial"/>
          <w:b/>
          <w:sz w:val="23"/>
          <w:szCs w:val="23"/>
          <w:lang w:eastAsia="ja-JP"/>
        </w:rPr>
      </w:pPr>
      <w:r w:rsidRPr="002A54AD">
        <w:rPr>
          <w:rFonts w:ascii="Arial" w:eastAsia="MS Mincho" w:hAnsi="Arial" w:cs="Arial"/>
          <w:b/>
          <w:sz w:val="23"/>
          <w:szCs w:val="23"/>
          <w:lang w:eastAsia="ja-JP"/>
        </w:rPr>
        <w:t>EDGARD SASAKI</w:t>
      </w:r>
    </w:p>
    <w:p w:rsidR="005D41CD" w:rsidRPr="002A54AD" w:rsidRDefault="005D41CD" w:rsidP="002A54AD">
      <w:pPr>
        <w:jc w:val="center"/>
        <w:rPr>
          <w:rFonts w:ascii="Arial" w:eastAsia="MS Mincho" w:hAnsi="Arial" w:cs="Arial"/>
          <w:sz w:val="23"/>
          <w:szCs w:val="23"/>
          <w:lang w:eastAsia="ja-JP"/>
        </w:rPr>
      </w:pPr>
      <w:r w:rsidRPr="002A54AD">
        <w:rPr>
          <w:rFonts w:ascii="Arial" w:eastAsia="MS Mincho" w:hAnsi="Arial" w:cs="Arial"/>
          <w:sz w:val="23"/>
          <w:szCs w:val="23"/>
          <w:lang w:eastAsia="ja-JP"/>
        </w:rPr>
        <w:t>Vereador - PSDC</w:t>
      </w:r>
      <w:bookmarkStart w:id="0" w:name="_GoBack"/>
      <w:bookmarkEnd w:id="0"/>
    </w:p>
    <w:sectPr w:rsidR="005D41CD" w:rsidRPr="002A54AD" w:rsidSect="005D41CD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5B5" w:rsidRDefault="00E415B5">
      <w:r>
        <w:separator/>
      </w:r>
    </w:p>
  </w:endnote>
  <w:endnote w:type="continuationSeparator" w:id="0">
    <w:p w:rsidR="00E415B5" w:rsidRDefault="00E41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AB2562" w:rsidRDefault="00AB256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5B5" w:rsidRDefault="00E415B5">
      <w:r>
        <w:separator/>
      </w:r>
    </w:p>
  </w:footnote>
  <w:footnote w:type="continuationSeparator" w:id="0">
    <w:p w:rsidR="00E415B5" w:rsidRDefault="00E415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Pr="00A349F1" w:rsidRDefault="00AB2562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020125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020125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5D5D7C4" wp14:editId="47C33C9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EB04D6" w:rsidRDefault="00AB256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436.1pt;margin-top:70pt;width:41.95pt;height: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" o:allowincell="f" filled="f" stroked="f">
              <v:textbox inset="0,0,0,0">
                <w:txbxContent>
                  <w:p w:rsidR="00AB2562" w:rsidRPr="00EB04D6" w:rsidRDefault="00AB256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7F84426" wp14:editId="7A5B30B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F73DA3" w:rsidRDefault="00AB256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B2562" w:rsidRPr="00F73DA3" w:rsidRDefault="00AB256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1" type="#_x0000_t202" style="position:absolute;left:0;text-align:left;margin-left:80.8pt;margin-top:50.2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" o:allowincell="f" filled="f" stroked="f">
              <v:textbox inset="0,0,0,0">
                <w:txbxContent>
                  <w:p w:rsidR="00AB2562" w:rsidRPr="00F73DA3" w:rsidRDefault="00AB256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B2562" w:rsidRPr="00F73DA3" w:rsidRDefault="00AB256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w:drawing>
        <wp:anchor distT="0" distB="0" distL="114300" distR="114300" simplePos="0" relativeHeight="251661312" behindDoc="0" locked="0" layoutInCell="0" allowOverlap="1" wp14:anchorId="1769685A" wp14:editId="41D50642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B2562" w:rsidRDefault="00AB256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1CBD5655" wp14:editId="26A5C3C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EB04D6" w:rsidRDefault="00AB2562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436.1pt;margin-top:27.5pt;width:41.95pt;height:9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pkbLl6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B2562" w:rsidRPr="00EB04D6" w:rsidRDefault="00AB2562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4054C5BE" wp14:editId="0F32EE0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F73DA3" w:rsidRDefault="00AB2562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B2562" w:rsidRPr="00F73DA3" w:rsidRDefault="00AB2562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3" type="#_x0000_t202" style="position:absolute;left:0;text-align:left;margin-left:80.8pt;margin-top:7.65pt;width:394pt;height:43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aTlsA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w/FnAJgV80ZWj6Bg&#10;JUFgoEVoe2A0Un3HaIAWkmH9bUcVw6h9L+AX2H4zGWoyNpNBRQlXM2wwGs2VGfvSrld82wDy+M+E&#10;vIGfUnMn4qcogIFdQFtwXI4tzPad87Xzemq0y1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EGk5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B2562" w:rsidRPr="00F73DA3" w:rsidRDefault="00AB2562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B2562" w:rsidRPr="00F73DA3" w:rsidRDefault="00AB2562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0" allowOverlap="1" wp14:anchorId="2FE3555F" wp14:editId="3F4EDF8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B2562" w:rsidRDefault="00AB256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20125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54AD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A2981"/>
    <w:rsid w:val="005B3D21"/>
    <w:rsid w:val="005C3938"/>
    <w:rsid w:val="005D41CD"/>
    <w:rsid w:val="005E138D"/>
    <w:rsid w:val="00602ADD"/>
    <w:rsid w:val="00624472"/>
    <w:rsid w:val="006426AE"/>
    <w:rsid w:val="00665F25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52429"/>
    <w:rsid w:val="00753BF2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8E00BD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6103C"/>
    <w:rsid w:val="00A92CB9"/>
    <w:rsid w:val="00AB2562"/>
    <w:rsid w:val="00AC712C"/>
    <w:rsid w:val="00AD6B47"/>
    <w:rsid w:val="00B57E0F"/>
    <w:rsid w:val="00B75CEF"/>
    <w:rsid w:val="00BA1565"/>
    <w:rsid w:val="00BD1F36"/>
    <w:rsid w:val="00BD3C47"/>
    <w:rsid w:val="00BE1B39"/>
    <w:rsid w:val="00BF791A"/>
    <w:rsid w:val="00C06926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640DA"/>
    <w:rsid w:val="00D8365B"/>
    <w:rsid w:val="00DA40F5"/>
    <w:rsid w:val="00DB23E5"/>
    <w:rsid w:val="00DB48F6"/>
    <w:rsid w:val="00E0249F"/>
    <w:rsid w:val="00E11F92"/>
    <w:rsid w:val="00E14F37"/>
    <w:rsid w:val="00E3022D"/>
    <w:rsid w:val="00E415B5"/>
    <w:rsid w:val="00E75D49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4FB37-6C21-4783-A55B-E2977F0E2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273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2016-09-26T18:27:00Z</dcterms:created>
  <dcterms:modified xsi:type="dcterms:W3CDTF">2016-09-26T18:42:00Z</dcterms:modified>
</cp:coreProperties>
</file>