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AE8" w:rsidRPr="00691CF5" w:rsidRDefault="004B6AE8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1521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6AE8" w:rsidRPr="00691CF5" w:rsidTr="004F6A11">
        <w:tc>
          <w:tcPr>
            <w:tcW w:w="1030" w:type="dxa"/>
          </w:tcPr>
          <w:p w:rsidR="004B6AE8" w:rsidRPr="002A54AD" w:rsidRDefault="004B6AE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4B6AE8" w:rsidRPr="002A54AD" w:rsidRDefault="004B6AE8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 AIRTON SOARES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4B6AE8" w:rsidRPr="00691CF5" w:rsidRDefault="004B6AE8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B6AE8" w:rsidRPr="002A54AD" w:rsidRDefault="004B6AE8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AIRTON SOARES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4B6AE8" w:rsidRPr="002A54AD" w:rsidRDefault="004B6AE8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4B6AE8" w:rsidRPr="002A54AD" w:rsidRDefault="004B6AE8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4B6AE8" w:rsidRPr="002A54AD" w:rsidRDefault="004B6AE8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AIRTON SOARES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4B6AE8" w:rsidRPr="002A54AD" w:rsidRDefault="004B6AE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4B6AE8" w:rsidRPr="002A54AD" w:rsidRDefault="004B6AE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4B6AE8" w:rsidRPr="002A54AD" w:rsidRDefault="004B6AE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4B6AE8" w:rsidRPr="002A54AD" w:rsidRDefault="004B6AE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4B6AE8" w:rsidRPr="002A54AD" w:rsidRDefault="004B6AE8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4B6AE8" w:rsidRDefault="004B6AE8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4B6AE8" w:rsidSect="004B6AE8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4B6AE8" w:rsidRPr="002A54AD" w:rsidRDefault="004B6AE8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4B6AE8" w:rsidRPr="002A54AD" w:rsidSect="004B6AE8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41C" w:rsidRDefault="0028241C">
      <w:r>
        <w:separator/>
      </w:r>
    </w:p>
  </w:endnote>
  <w:endnote w:type="continuationSeparator" w:id="0">
    <w:p w:rsidR="0028241C" w:rsidRDefault="0028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AE8" w:rsidRDefault="004B6AE8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AE8" w:rsidRDefault="004B6AE8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4B6AE8" w:rsidRDefault="004B6AE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41C" w:rsidRDefault="0028241C">
      <w:r>
        <w:separator/>
      </w:r>
    </w:p>
  </w:footnote>
  <w:footnote w:type="continuationSeparator" w:id="0">
    <w:p w:rsidR="0028241C" w:rsidRDefault="00282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AE8" w:rsidRDefault="004B6AE8">
    <w:pPr>
      <w:tabs>
        <w:tab w:val="left" w:pos="2835"/>
      </w:tabs>
      <w:jc w:val="center"/>
      <w:rPr>
        <w:sz w:val="22"/>
      </w:rPr>
    </w:pPr>
  </w:p>
  <w:p w:rsidR="004B6AE8" w:rsidRDefault="004B6AE8">
    <w:pPr>
      <w:tabs>
        <w:tab w:val="left" w:pos="2835"/>
      </w:tabs>
      <w:jc w:val="center"/>
      <w:rPr>
        <w:sz w:val="22"/>
      </w:rPr>
    </w:pPr>
  </w:p>
  <w:p w:rsidR="004B6AE8" w:rsidRDefault="004B6AE8">
    <w:pPr>
      <w:tabs>
        <w:tab w:val="left" w:pos="2835"/>
      </w:tabs>
      <w:jc w:val="center"/>
      <w:rPr>
        <w:sz w:val="22"/>
      </w:rPr>
    </w:pPr>
  </w:p>
  <w:p w:rsidR="004B6AE8" w:rsidRDefault="004B6AE8">
    <w:pPr>
      <w:tabs>
        <w:tab w:val="left" w:pos="2835"/>
      </w:tabs>
      <w:jc w:val="center"/>
      <w:rPr>
        <w:sz w:val="22"/>
      </w:rPr>
    </w:pPr>
  </w:p>
  <w:p w:rsidR="004B6AE8" w:rsidRDefault="004B6AE8">
    <w:pPr>
      <w:tabs>
        <w:tab w:val="left" w:pos="2835"/>
      </w:tabs>
      <w:jc w:val="center"/>
      <w:rPr>
        <w:sz w:val="22"/>
      </w:rPr>
    </w:pPr>
  </w:p>
  <w:p w:rsidR="004B6AE8" w:rsidRPr="00A349F1" w:rsidRDefault="004B6AE8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67DC3EC8" wp14:editId="0761652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6AE8" w:rsidRPr="00EB04D6" w:rsidRDefault="004B6AE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4B6AE8" w:rsidRPr="00EB04D6" w:rsidRDefault="004B6AE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E729BF4" wp14:editId="4DD5B31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6AE8" w:rsidRPr="00F73DA3" w:rsidRDefault="004B6AE8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6AE8" w:rsidRPr="00F73DA3" w:rsidRDefault="004B6AE8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4B6AE8" w:rsidRPr="00F73DA3" w:rsidRDefault="004B6AE8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6AE8" w:rsidRPr="00F73DA3" w:rsidRDefault="004B6AE8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1A45205A" wp14:editId="68F6D4BD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B6AE8" w:rsidRDefault="004B6AE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AE8" w:rsidRDefault="004B6AE8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6AE8" w:rsidRPr="00EB04D6" w:rsidRDefault="004B6A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4B6AE8" w:rsidRPr="00EB04D6" w:rsidRDefault="004B6A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6AE8" w:rsidRPr="00F73DA3" w:rsidRDefault="004B6AE8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6AE8" w:rsidRPr="00F73DA3" w:rsidRDefault="004B6AE8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B6AE8" w:rsidRPr="00F73DA3" w:rsidRDefault="004B6AE8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6AE8" w:rsidRPr="00F73DA3" w:rsidRDefault="004B6AE8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B6AE8" w:rsidRDefault="004B6AE8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DC3EC8" wp14:editId="0761652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E729BF4" wp14:editId="4DD5B31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1A45205A" wp14:editId="68F6D4BD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8241C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B6AE8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627B6-E04E-433E-A6B0-97CE8449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264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2016-09-26T18:33:00Z</dcterms:created>
  <dcterms:modified xsi:type="dcterms:W3CDTF">2016-09-26T18:33:00Z</dcterms:modified>
</cp:coreProperties>
</file>