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7550C">
              <w:rPr>
                <w:rFonts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7550C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604CF2">
        <w:rPr>
          <w:rFonts w:cs="Arial"/>
          <w:b/>
          <w:caps/>
          <w:sz w:val="28"/>
          <w:szCs w:val="28"/>
        </w:rPr>
        <w:t>1542</w:t>
      </w:r>
      <w:bookmarkStart w:id="0" w:name="_GoBack"/>
      <w:bookmarkEnd w:id="0"/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727AE4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727AE4">
              <w:rPr>
                <w:rFonts w:cs="Arial"/>
                <w:sz w:val="20"/>
                <w:szCs w:val="20"/>
              </w:rPr>
              <w:t>Refere-se à transferência do atendimento de maternidade realizado no Hospital São Francisco de Assis para a Santa Casa de Misericórdia de Jacareí.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3D5E9A" w:rsidRDefault="00F113C7" w:rsidP="00F113C7">
      <w:pPr>
        <w:tabs>
          <w:tab w:val="left" w:pos="2835"/>
        </w:tabs>
        <w:rPr>
          <w:rFonts w:cs="Arial"/>
        </w:rPr>
      </w:pPr>
    </w:p>
    <w:p w:rsidR="003D5E9A" w:rsidRPr="003D5E9A" w:rsidRDefault="00F60019" w:rsidP="003D5E9A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Pr="00F60019">
        <w:rPr>
          <w:rFonts w:cs="Arial"/>
        </w:rPr>
        <w:t>,</w:t>
      </w:r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ouvido</w:t>
        </w:r>
      </w:smartTag>
      <w:r w:rsidR="003D5E9A" w:rsidRPr="003D5E9A">
        <w:rPr>
          <w:rFonts w:cs="Arial"/>
        </w:rPr>
        <w:t xml:space="preserve"> e </w:t>
      </w:r>
      <w:smartTag w:uri="schemas-houaiss/mini" w:element="verbetes">
        <w:r w:rsidR="003D5E9A" w:rsidRPr="003D5E9A">
          <w:rPr>
            <w:rFonts w:cs="Arial"/>
          </w:rPr>
          <w:t>aprovado</w:t>
        </w:r>
      </w:smartTag>
      <w:r w:rsidR="003D5E9A" w:rsidRPr="003D5E9A">
        <w:rPr>
          <w:rFonts w:cs="Arial"/>
        </w:rPr>
        <w:t xml:space="preserve"> </w:t>
      </w:r>
      <w:smartTag w:uri="schemas-houaiss/acao" w:element="dm">
        <w:r w:rsidR="003D5E9A" w:rsidRPr="003D5E9A">
          <w:rPr>
            <w:rFonts w:cs="Arial"/>
          </w:rPr>
          <w:t>pelo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Egrégio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Plenário</w:t>
        </w:r>
      </w:smartTag>
      <w:r w:rsidR="003D5E9A" w:rsidRPr="003D5E9A">
        <w:rPr>
          <w:rFonts w:cs="Arial"/>
        </w:rPr>
        <w:t xml:space="preserve">, cumpridas as </w:t>
      </w:r>
      <w:smartTag w:uri="schemas-houaiss/mini" w:element="verbetes">
        <w:r w:rsidR="003D5E9A" w:rsidRPr="003D5E9A">
          <w:rPr>
            <w:rFonts w:cs="Arial"/>
          </w:rPr>
          <w:t>formalidades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regimentais</w:t>
        </w:r>
      </w:smartTag>
      <w:r w:rsidR="003D5E9A" w:rsidRPr="003D5E9A">
        <w:rPr>
          <w:rFonts w:cs="Arial"/>
        </w:rPr>
        <w:t xml:space="preserve">, seja encaminhado ao </w:t>
      </w:r>
      <w:smartTag w:uri="schemas-houaiss/acao" w:element="dm">
        <w:r w:rsidR="003D5E9A" w:rsidRPr="003D5E9A">
          <w:rPr>
            <w:rFonts w:cs="Arial"/>
          </w:rPr>
          <w:t>Senhor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Prefeito</w:t>
        </w:r>
      </w:smartTag>
      <w:r w:rsidR="003D5E9A" w:rsidRPr="003D5E9A">
        <w:rPr>
          <w:rFonts w:cs="Arial"/>
        </w:rPr>
        <w:t xml:space="preserve"> Municipal de Jacareí o </w:t>
      </w:r>
      <w:smartTag w:uri="schemas-houaiss/mini" w:element="verbetes">
        <w:r w:rsidR="003D5E9A" w:rsidRPr="003D5E9A">
          <w:rPr>
            <w:rFonts w:cs="Arial"/>
          </w:rPr>
          <w:t>seguinte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Pedido</w:t>
        </w:r>
      </w:smartTag>
      <w:r w:rsidR="003D5E9A" w:rsidRPr="003D5E9A">
        <w:rPr>
          <w:rFonts w:cs="Arial"/>
        </w:rPr>
        <w:t xml:space="preserve"> de </w:t>
      </w:r>
      <w:smartTag w:uri="schemas-houaiss/mini" w:element="verbetes">
        <w:r w:rsidR="003D5E9A" w:rsidRPr="003D5E9A">
          <w:rPr>
            <w:rFonts w:cs="Arial"/>
          </w:rPr>
          <w:t>Informações</w:t>
        </w:r>
      </w:smartTag>
      <w:r w:rsidR="003D5E9A" w:rsidRPr="003D5E9A">
        <w:rPr>
          <w:rFonts w:cs="Arial"/>
        </w:rPr>
        <w:t>:</w:t>
      </w:r>
    </w:p>
    <w:p w:rsidR="003D5E9A" w:rsidRPr="003D5E9A" w:rsidRDefault="003D5E9A" w:rsidP="003D5E9A">
      <w:pPr>
        <w:tabs>
          <w:tab w:val="left" w:pos="-600"/>
        </w:tabs>
        <w:ind w:firstLine="1701"/>
        <w:rPr>
          <w:rFonts w:cs="Arial"/>
        </w:rPr>
      </w:pPr>
    </w:p>
    <w:p w:rsidR="003D5E9A" w:rsidRPr="00727AE4" w:rsidRDefault="00727AE4" w:rsidP="00877880">
      <w:pPr>
        <w:numPr>
          <w:ilvl w:val="0"/>
          <w:numId w:val="1"/>
        </w:numPr>
        <w:tabs>
          <w:tab w:val="clear" w:pos="360"/>
          <w:tab w:val="left" w:pos="2400"/>
        </w:tabs>
        <w:spacing w:after="240"/>
        <w:ind w:left="0" w:firstLine="1678"/>
        <w:rPr>
          <w:rFonts w:cs="Arial"/>
        </w:rPr>
      </w:pPr>
      <w:r w:rsidRPr="00727AE4">
        <w:rPr>
          <w:rFonts w:cs="Arial"/>
          <w:bCs/>
        </w:rPr>
        <w:t>Procede a informação de que a área de maternidade</w:t>
      </w:r>
      <w:r>
        <w:rPr>
          <w:rFonts w:cs="Arial"/>
          <w:bCs/>
        </w:rPr>
        <w:t>,</w:t>
      </w:r>
      <w:r w:rsidRPr="00727AE4">
        <w:rPr>
          <w:rFonts w:cs="Arial"/>
          <w:bCs/>
        </w:rPr>
        <w:t xml:space="preserve"> hoje atendida pelo Hospital São Francisco</w:t>
      </w:r>
      <w:r>
        <w:rPr>
          <w:rFonts w:cs="Arial"/>
          <w:bCs/>
        </w:rPr>
        <w:t xml:space="preserve"> de Assis</w:t>
      </w:r>
      <w:r w:rsidRPr="00727AE4">
        <w:rPr>
          <w:rFonts w:cs="Arial"/>
          <w:bCs/>
        </w:rPr>
        <w:t>, irá retornar para a Santa Casa da Misericórdia</w:t>
      </w:r>
      <w:r>
        <w:rPr>
          <w:rFonts w:cs="Arial"/>
          <w:bCs/>
        </w:rPr>
        <w:t xml:space="preserve"> de Jacareí</w:t>
      </w:r>
      <w:r w:rsidRPr="00727AE4">
        <w:rPr>
          <w:rFonts w:cs="Arial"/>
          <w:bCs/>
        </w:rPr>
        <w:t xml:space="preserve">? </w:t>
      </w:r>
      <w:r w:rsidR="003D5E9A" w:rsidRPr="00727AE4">
        <w:rPr>
          <w:rFonts w:cs="Arial"/>
        </w:rPr>
        <w:fldChar w:fldCharType="begin"/>
      </w:r>
      <w:r w:rsidR="003D5E9A" w:rsidRPr="00727AE4">
        <w:rPr>
          <w:rFonts w:cs="Arial"/>
        </w:rPr>
        <w:instrText xml:space="preserve">  </w:instrText>
      </w:r>
      <w:r w:rsidR="003D5E9A" w:rsidRPr="00727AE4">
        <w:rPr>
          <w:rFonts w:cs="Arial"/>
        </w:rPr>
        <w:fldChar w:fldCharType="end"/>
      </w:r>
    </w:p>
    <w:p w:rsidR="00727AE4" w:rsidRPr="00727AE4" w:rsidRDefault="00727AE4" w:rsidP="00727AE4">
      <w:pPr>
        <w:numPr>
          <w:ilvl w:val="1"/>
          <w:numId w:val="1"/>
        </w:numPr>
        <w:tabs>
          <w:tab w:val="clear" w:pos="792"/>
          <w:tab w:val="left" w:pos="-600"/>
          <w:tab w:val="left" w:pos="2400"/>
        </w:tabs>
        <w:ind w:left="0" w:firstLine="1678"/>
        <w:rPr>
          <w:rFonts w:cs="Arial"/>
          <w:bCs/>
        </w:rPr>
      </w:pPr>
      <w:r w:rsidRPr="00727AE4">
        <w:rPr>
          <w:rFonts w:cs="Arial"/>
          <w:bCs/>
        </w:rPr>
        <w:t>Caso</w:t>
      </w:r>
      <w:r>
        <w:rPr>
          <w:rFonts w:cs="Arial"/>
          <w:bCs/>
        </w:rPr>
        <w:t xml:space="preserve"> a informação seja</w:t>
      </w:r>
      <w:r w:rsidRPr="00727AE4">
        <w:rPr>
          <w:rFonts w:cs="Arial"/>
          <w:bCs/>
        </w:rPr>
        <w:t xml:space="preserve"> procedente, a Santa Casa</w:t>
      </w:r>
      <w:r>
        <w:rPr>
          <w:rFonts w:cs="Arial"/>
          <w:bCs/>
        </w:rPr>
        <w:t xml:space="preserve"> de Misericórdia</w:t>
      </w:r>
      <w:r w:rsidRPr="00727AE4">
        <w:rPr>
          <w:rFonts w:cs="Arial"/>
          <w:bCs/>
        </w:rPr>
        <w:t xml:space="preserve"> possui</w:t>
      </w:r>
      <w:r>
        <w:rPr>
          <w:rFonts w:cs="Arial"/>
          <w:bCs/>
        </w:rPr>
        <w:t xml:space="preserve"> estrutura para atendimento às</w:t>
      </w:r>
      <w:r w:rsidRPr="00727AE4">
        <w:rPr>
          <w:rFonts w:cs="Arial"/>
          <w:bCs/>
        </w:rPr>
        <w:t xml:space="preserve"> gestantes?</w:t>
      </w:r>
    </w:p>
    <w:p w:rsidR="003D5E9A" w:rsidRPr="003D5E9A" w:rsidRDefault="003D5E9A" w:rsidP="00727AE4">
      <w:pPr>
        <w:tabs>
          <w:tab w:val="left" w:pos="-600"/>
          <w:tab w:val="left" w:pos="2400"/>
        </w:tabs>
        <w:ind w:left="1678"/>
        <w:rPr>
          <w:rFonts w:cs="Arial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p w:rsidR="003D5E9A" w:rsidRPr="003D5E9A" w:rsidRDefault="003D5E9A" w:rsidP="002F1AD6">
      <w:pPr>
        <w:tabs>
          <w:tab w:val="left" w:pos="-600"/>
        </w:tabs>
        <w:ind w:firstLine="1701"/>
        <w:rPr>
          <w:rFonts w:cs="Arial"/>
        </w:rPr>
      </w:pPr>
      <w:r w:rsidRPr="003D5E9A">
        <w:rPr>
          <w:rFonts w:cs="Arial"/>
        </w:rPr>
        <w:t xml:space="preserve">Ao </w:t>
      </w:r>
      <w:smartTag w:uri="schemas-houaiss/dicionario" w:element="sinonimos">
        <w:r w:rsidRPr="003D5E9A">
          <w:rPr>
            <w:rFonts w:cs="Arial"/>
          </w:rPr>
          <w:t>aguardo</w:t>
        </w:r>
      </w:smartTag>
      <w:r w:rsidRPr="003D5E9A">
        <w:rPr>
          <w:rFonts w:cs="Arial"/>
        </w:rPr>
        <w:t xml:space="preserve"> de </w:t>
      </w:r>
      <w:smartTag w:uri="schemas-houaiss/mini" w:element="verbetes">
        <w:r w:rsidRPr="003D5E9A">
          <w:rPr>
            <w:rFonts w:cs="Arial"/>
          </w:rPr>
          <w:t>manifestação</w:t>
        </w:r>
      </w:smartTag>
      <w:r w:rsidRPr="003D5E9A">
        <w:rPr>
          <w:rFonts w:cs="Arial"/>
        </w:rPr>
        <w:t>, subscrevemos.</w:t>
      </w:r>
    </w:p>
    <w:p w:rsidR="002F1AD6" w:rsidRDefault="002F1AD6" w:rsidP="002F1AD6">
      <w:pPr>
        <w:tabs>
          <w:tab w:val="left" w:pos="-600"/>
        </w:tabs>
        <w:ind w:firstLine="1701"/>
        <w:rPr>
          <w:rFonts w:cs="Arial"/>
        </w:rPr>
      </w:pPr>
    </w:p>
    <w:p w:rsidR="00727AE4" w:rsidRDefault="003D5E9A" w:rsidP="003D5E9A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 w:rsidRPr="003D5E9A">
          <w:rPr>
            <w:rFonts w:cs="Arial"/>
          </w:rPr>
          <w:t>Sala</w:t>
        </w:r>
      </w:smartTag>
      <w:r w:rsidRPr="003D5E9A">
        <w:rPr>
          <w:rFonts w:cs="Arial"/>
        </w:rPr>
        <w:t xml:space="preserve"> das </w:t>
      </w:r>
      <w:smartTag w:uri="schemas-houaiss/mini" w:element="verbetes">
        <w:r w:rsidRPr="003D5E9A">
          <w:rPr>
            <w:rFonts w:cs="Arial"/>
          </w:rPr>
          <w:t>Sessões</w:t>
        </w:r>
      </w:smartTag>
      <w:r w:rsidRPr="003D5E9A">
        <w:rPr>
          <w:rFonts w:cs="Arial"/>
        </w:rPr>
        <w:t xml:space="preserve">, </w:t>
      </w:r>
      <w:r w:rsidR="00727AE4">
        <w:rPr>
          <w:rFonts w:cs="Arial"/>
        </w:rPr>
        <w:t>28 de setembro de 2016.</w:t>
      </w:r>
    </w:p>
    <w:p w:rsidR="00727AE4" w:rsidRDefault="00727AE4" w:rsidP="003D5E9A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727AE4" w:rsidRDefault="00727AE4" w:rsidP="003D5E9A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877880" w:rsidRPr="004D2E03" w:rsidRDefault="00877880" w:rsidP="00D6222D">
      <w:pPr>
        <w:spacing w:line="240" w:lineRule="auto"/>
        <w:jc w:val="center"/>
        <w:rPr>
          <w:b/>
          <w:sz w:val="22"/>
          <w:szCs w:val="22"/>
        </w:rPr>
      </w:pPr>
      <w:r w:rsidRPr="004D2E03">
        <w:rPr>
          <w:b/>
          <w:sz w:val="22"/>
          <w:szCs w:val="22"/>
        </w:rPr>
        <w:t>MAURÍCIO HAKA</w:t>
      </w:r>
    </w:p>
    <w:p w:rsidR="004B5EC1" w:rsidRPr="003D5E9A" w:rsidRDefault="00877880" w:rsidP="00877880">
      <w:pPr>
        <w:spacing w:line="240" w:lineRule="auto"/>
        <w:jc w:val="center"/>
        <w:rPr>
          <w:rFonts w:cs="Arial"/>
        </w:rPr>
      </w:pPr>
      <w:r w:rsidRPr="004D2E03">
        <w:rPr>
          <w:sz w:val="22"/>
          <w:szCs w:val="22"/>
        </w:rPr>
        <w:t xml:space="preserve">Vereador – </w:t>
      </w:r>
      <w:r>
        <w:t>DEM</w:t>
      </w:r>
      <w:r w:rsidR="003D5E9A" w:rsidRPr="003D5E9A">
        <w:rPr>
          <w:rFonts w:cs="Arial"/>
        </w:rPr>
        <w:fldChar w:fldCharType="begin"/>
      </w:r>
      <w:r w:rsidR="003D5E9A" w:rsidRPr="003D5E9A">
        <w:rPr>
          <w:rFonts w:cs="Arial"/>
        </w:rPr>
        <w:instrText xml:space="preserve">  </w:instrText>
      </w:r>
      <w:r w:rsidR="003D5E9A" w:rsidRPr="003D5E9A">
        <w:rPr>
          <w:rFonts w:cs="Arial"/>
        </w:rPr>
        <w:fldChar w:fldCharType="end"/>
      </w:r>
    </w:p>
    <w:sectPr w:rsidR="004B5EC1" w:rsidRPr="003D5E9A" w:rsidSect="006D460F">
      <w:headerReference w:type="default" r:id="rId8"/>
      <w:footerReference w:type="default" r:id="rId9"/>
      <w:pgSz w:w="11907" w:h="16840" w:code="9"/>
      <w:pgMar w:top="1701" w:right="987" w:bottom="1134" w:left="1560" w:header="567" w:footer="816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1DB" w:rsidRDefault="007631DB">
      <w:r>
        <w:separator/>
      </w:r>
    </w:p>
  </w:endnote>
  <w:endnote w:type="continuationSeparator" w:id="0">
    <w:p w:rsidR="007631DB" w:rsidRDefault="00763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1DB" w:rsidRDefault="007631DB">
      <w:r>
        <w:separator/>
      </w:r>
    </w:p>
  </w:footnote>
  <w:footnote w:type="continuationSeparator" w:id="0">
    <w:p w:rsidR="007631DB" w:rsidRDefault="00763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1D2488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488"/>
    <w:rsid w:val="000023C6"/>
    <w:rsid w:val="00022779"/>
    <w:rsid w:val="0003551B"/>
    <w:rsid w:val="0006195F"/>
    <w:rsid w:val="00066797"/>
    <w:rsid w:val="00094612"/>
    <w:rsid w:val="001C2493"/>
    <w:rsid w:val="001D2488"/>
    <w:rsid w:val="00240C08"/>
    <w:rsid w:val="00253056"/>
    <w:rsid w:val="00255B09"/>
    <w:rsid w:val="002675FC"/>
    <w:rsid w:val="002B171E"/>
    <w:rsid w:val="002C021A"/>
    <w:rsid w:val="002C09DE"/>
    <w:rsid w:val="002C4F61"/>
    <w:rsid w:val="002F1AD6"/>
    <w:rsid w:val="00307CAF"/>
    <w:rsid w:val="003276B6"/>
    <w:rsid w:val="003641D7"/>
    <w:rsid w:val="00390B29"/>
    <w:rsid w:val="00397999"/>
    <w:rsid w:val="00397E28"/>
    <w:rsid w:val="003C78FE"/>
    <w:rsid w:val="003D5E9A"/>
    <w:rsid w:val="004126A3"/>
    <w:rsid w:val="00450A23"/>
    <w:rsid w:val="00450BAE"/>
    <w:rsid w:val="0047550C"/>
    <w:rsid w:val="00480483"/>
    <w:rsid w:val="00483FC2"/>
    <w:rsid w:val="004B5EC1"/>
    <w:rsid w:val="004C0493"/>
    <w:rsid w:val="004D52B0"/>
    <w:rsid w:val="004F03FF"/>
    <w:rsid w:val="00513E30"/>
    <w:rsid w:val="00566755"/>
    <w:rsid w:val="005A11D7"/>
    <w:rsid w:val="005C0F8B"/>
    <w:rsid w:val="00604CF2"/>
    <w:rsid w:val="006172D2"/>
    <w:rsid w:val="00622CB1"/>
    <w:rsid w:val="00634017"/>
    <w:rsid w:val="006407AF"/>
    <w:rsid w:val="00640CDE"/>
    <w:rsid w:val="00652FBB"/>
    <w:rsid w:val="006845DD"/>
    <w:rsid w:val="006D460F"/>
    <w:rsid w:val="006E592C"/>
    <w:rsid w:val="00727AE4"/>
    <w:rsid w:val="00750556"/>
    <w:rsid w:val="007631DB"/>
    <w:rsid w:val="00763557"/>
    <w:rsid w:val="00767750"/>
    <w:rsid w:val="007A16AA"/>
    <w:rsid w:val="007E5956"/>
    <w:rsid w:val="00855136"/>
    <w:rsid w:val="0087730D"/>
    <w:rsid w:val="00877880"/>
    <w:rsid w:val="008863D0"/>
    <w:rsid w:val="008956A1"/>
    <w:rsid w:val="008B1750"/>
    <w:rsid w:val="00924EA0"/>
    <w:rsid w:val="00951D3F"/>
    <w:rsid w:val="009575B4"/>
    <w:rsid w:val="009C7DB3"/>
    <w:rsid w:val="009E67E9"/>
    <w:rsid w:val="00A577B7"/>
    <w:rsid w:val="00AC063B"/>
    <w:rsid w:val="00AE343F"/>
    <w:rsid w:val="00AF409F"/>
    <w:rsid w:val="00B60850"/>
    <w:rsid w:val="00B80FC2"/>
    <w:rsid w:val="00BD0E65"/>
    <w:rsid w:val="00C014B8"/>
    <w:rsid w:val="00C22DF0"/>
    <w:rsid w:val="00C24C2A"/>
    <w:rsid w:val="00C32B42"/>
    <w:rsid w:val="00C35177"/>
    <w:rsid w:val="00C73790"/>
    <w:rsid w:val="00C861F6"/>
    <w:rsid w:val="00C920A8"/>
    <w:rsid w:val="00CA6D7C"/>
    <w:rsid w:val="00CB76B2"/>
    <w:rsid w:val="00CC23CB"/>
    <w:rsid w:val="00CD2AFA"/>
    <w:rsid w:val="00CF3E5E"/>
    <w:rsid w:val="00D118BC"/>
    <w:rsid w:val="00D240A6"/>
    <w:rsid w:val="00D372B8"/>
    <w:rsid w:val="00D4586D"/>
    <w:rsid w:val="00D521A5"/>
    <w:rsid w:val="00D60A66"/>
    <w:rsid w:val="00D749B6"/>
    <w:rsid w:val="00D84295"/>
    <w:rsid w:val="00E0747A"/>
    <w:rsid w:val="00E120EC"/>
    <w:rsid w:val="00EC7056"/>
    <w:rsid w:val="00ED5C6E"/>
    <w:rsid w:val="00EE3178"/>
    <w:rsid w:val="00EE6392"/>
    <w:rsid w:val="00F113C7"/>
    <w:rsid w:val="00F34D45"/>
    <w:rsid w:val="00F433D1"/>
    <w:rsid w:val="00F45352"/>
    <w:rsid w:val="00F45B86"/>
    <w:rsid w:val="00F60019"/>
    <w:rsid w:val="00F62577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13</TotalTime>
  <Pages>1</Pages>
  <Words>137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2013-04-18T11:50:00Z</cp:lastPrinted>
  <dcterms:created xsi:type="dcterms:W3CDTF">2016-09-26T17:23:00Z</dcterms:created>
  <dcterms:modified xsi:type="dcterms:W3CDTF">2016-09-26T17:36:00Z</dcterms:modified>
</cp:coreProperties>
</file>