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00823">
        <w:rPr>
          <w:rFonts w:cs="Arial"/>
          <w:b/>
          <w:caps/>
          <w:sz w:val="28"/>
          <w:szCs w:val="28"/>
        </w:rPr>
        <w:t>1546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D0082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Congratulatória pelo transcurso do Dia da Secretária, 30 de setembro.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D00823" w:rsidRPr="00D00823">
        <w:rPr>
          <w:rFonts w:cs="Arial"/>
        </w:rPr>
        <w:t>Moção Congratulatória pelo transcurso do Dia da Secretária, 30 de setembro.</w:t>
      </w:r>
    </w:p>
    <w:p w:rsidR="00D00823" w:rsidRDefault="00D00823" w:rsidP="00D00823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 xml:space="preserve">Parabenizamos todas as Secretárias pela passagem da data que lhes é dedicada, oportunidade em que enaltecemos o trabalho por elas desenvolvido, </w:t>
      </w:r>
      <w:r w:rsidR="003B5BD9">
        <w:rPr>
          <w:rFonts w:cs="Arial"/>
        </w:rPr>
        <w:t>que muito contribui para o</w:t>
      </w:r>
      <w:bookmarkStart w:id="0" w:name="_GoBack"/>
      <w:bookmarkEnd w:id="0"/>
      <w:r>
        <w:rPr>
          <w:rFonts w:cs="Arial"/>
        </w:rPr>
        <w:t xml:space="preserve"> sucesso das empresas nas quais atuam.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proofErr w:type="gramStart"/>
      <w:smartTag w:uri="schemas-houaiss/acao" w:element="dm">
        <w:r>
          <w:rPr>
            <w:rFonts w:cs="Arial"/>
          </w:rPr>
          <w:t>presente</w:t>
        </w:r>
      </w:smartTag>
      <w:proofErr w:type="gramEnd"/>
      <w:r>
        <w:rPr>
          <w:rFonts w:cs="Arial"/>
        </w:rPr>
        <w:t xml:space="preserve"> </w:t>
      </w:r>
      <w:proofErr w:type="gramStart"/>
      <w:r w:rsidR="00885D6A">
        <w:rPr>
          <w:rFonts w:cs="Arial"/>
        </w:rPr>
        <w:t>manifestação</w:t>
      </w:r>
      <w:proofErr w:type="gramEnd"/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D00823">
        <w:rPr>
          <w:rFonts w:cs="Arial"/>
        </w:rPr>
        <w:t>28 de setembro de 2016.</w:t>
      </w:r>
    </w:p>
    <w:p w:rsidR="00D00823" w:rsidRDefault="00D0082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00823" w:rsidRDefault="00D00823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00823" w:rsidRPr="00A73B31" w:rsidRDefault="00D00823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D00823" w:rsidRDefault="00D00823" w:rsidP="003F2957">
      <w:pPr>
        <w:spacing w:line="240" w:lineRule="auto"/>
        <w:jc w:val="center"/>
        <w:rPr>
          <w:rFonts w:cs="Arial"/>
        </w:rPr>
      </w:pPr>
      <w:r w:rsidRPr="00A73B31">
        <w:t>Vereador – PSDC</w:t>
      </w: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D00823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0CE" w:rsidRDefault="00D630CE">
      <w:r>
        <w:separator/>
      </w:r>
    </w:p>
  </w:endnote>
  <w:endnote w:type="continuationSeparator" w:id="0">
    <w:p w:rsidR="00D630CE" w:rsidRDefault="00D63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0CE" w:rsidRDefault="00D630CE">
      <w:r>
        <w:separator/>
      </w:r>
    </w:p>
  </w:footnote>
  <w:footnote w:type="continuationSeparator" w:id="0">
    <w:p w:rsidR="00D630CE" w:rsidRDefault="00D630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1106B9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6B9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B9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B5BD9"/>
    <w:rsid w:val="003D1696"/>
    <w:rsid w:val="003F2957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00823"/>
    <w:rsid w:val="00D240A6"/>
    <w:rsid w:val="00D372B8"/>
    <w:rsid w:val="00D4586D"/>
    <w:rsid w:val="00D521A5"/>
    <w:rsid w:val="00D60A66"/>
    <w:rsid w:val="00D630CE"/>
    <w:rsid w:val="00D749B6"/>
    <w:rsid w:val="00D84295"/>
    <w:rsid w:val="00DA267B"/>
    <w:rsid w:val="00DB659C"/>
    <w:rsid w:val="00DD0680"/>
    <w:rsid w:val="00DE25F1"/>
    <w:rsid w:val="00DF5ECB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9</TotalTime>
  <Pages>1</Pages>
  <Words>123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2016-09-27T11:48:00Z</dcterms:created>
  <dcterms:modified xsi:type="dcterms:W3CDTF">2016-09-27T19:55:00Z</dcterms:modified>
</cp:coreProperties>
</file>