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D4009">
        <w:rPr>
          <w:rFonts w:ascii="Arial" w:hAnsi="Arial" w:cs="Arial"/>
          <w:b/>
          <w:caps/>
          <w:sz w:val="28"/>
          <w:szCs w:val="28"/>
        </w:rPr>
        <w:t>1551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8368"/>
      </w:tblGrid>
      <w:tr w:rsidR="00B5044F" w:rsidRPr="00691CF5" w:rsidTr="007D4009">
        <w:trPr>
          <w:trHeight w:val="881"/>
        </w:trPr>
        <w:tc>
          <w:tcPr>
            <w:tcW w:w="1056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68" w:type="dxa"/>
          </w:tcPr>
          <w:p w:rsidR="00B5044F" w:rsidRPr="00691CF5" w:rsidRDefault="007D4009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Bandeirante Energia S/A, solicitando a poda da árvore existente na Rua Major Laudelino José de Moraes, em frente ao nº 108, no Parque Meia Lua, neste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7D4009">
        <w:rPr>
          <w:rFonts w:ascii="Arial" w:hAnsi="Arial" w:cs="Arial"/>
        </w:rPr>
        <w:t>, seja oficiado à EDP – Bandeirante Energia S/A</w:t>
      </w:r>
      <w:r w:rsidR="007D4009" w:rsidRPr="007D4009">
        <w:rPr>
          <w:rFonts w:ascii="Arial" w:hAnsi="Arial" w:cs="Arial"/>
        </w:rPr>
        <w:t xml:space="preserve"> solicitando a poda da árvore existente na Rua Major Laudelino José de Moraes, em frente ao nº 108, no Parque Meia Lua, neste Município.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7D4009" w:rsidRPr="007D4009" w:rsidRDefault="007D4009" w:rsidP="007D400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D4009">
        <w:rPr>
          <w:rFonts w:ascii="Arial" w:hAnsi="Arial" w:cs="Arial"/>
        </w:rPr>
        <w:t xml:space="preserve">Esclarecemos que o pedido é feito em nome dos moradores </w:t>
      </w:r>
      <w:r>
        <w:rPr>
          <w:rFonts w:ascii="Arial" w:hAnsi="Arial" w:cs="Arial"/>
        </w:rPr>
        <w:t>daquela localidade</w:t>
      </w:r>
      <w:r w:rsidR="00075C49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que informam que a copa da á</w:t>
      </w:r>
      <w:r w:rsidRPr="007D4009">
        <w:rPr>
          <w:rFonts w:ascii="Arial" w:hAnsi="Arial" w:cs="Arial"/>
        </w:rPr>
        <w:t>rvore está muito alta,</w:t>
      </w:r>
      <w:r>
        <w:rPr>
          <w:rFonts w:ascii="Arial" w:hAnsi="Arial" w:cs="Arial"/>
        </w:rPr>
        <w:t xml:space="preserve"> entrelaçando</w:t>
      </w:r>
      <w:r w:rsidR="00075C49">
        <w:rPr>
          <w:rFonts w:ascii="Arial" w:hAnsi="Arial" w:cs="Arial"/>
        </w:rPr>
        <w:t>-se</w:t>
      </w:r>
      <w:r>
        <w:rPr>
          <w:rFonts w:ascii="Arial" w:hAnsi="Arial" w:cs="Arial"/>
        </w:rPr>
        <w:t xml:space="preserve"> à fiação elétrica, sendo urgente o serviço de poda para evitar a queda de energia elétrica.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7D4009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D4009">
        <w:rPr>
          <w:rFonts w:ascii="Arial" w:hAnsi="Arial" w:cs="Arial"/>
        </w:rPr>
        <w:t>28 de setembro de 2016.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7D4009" w:rsidRPr="007D4009" w:rsidRDefault="007D4009" w:rsidP="007D4009">
      <w:pPr>
        <w:jc w:val="center"/>
        <w:rPr>
          <w:rFonts w:ascii="Arial" w:hAnsi="Arial"/>
          <w:b/>
        </w:rPr>
      </w:pPr>
      <w:r w:rsidRPr="007D4009">
        <w:rPr>
          <w:rFonts w:ascii="Arial" w:hAnsi="Arial"/>
          <w:b/>
        </w:rPr>
        <w:t>JOSÉ FRANCISCO</w:t>
      </w:r>
    </w:p>
    <w:p w:rsidR="007D4009" w:rsidRPr="007D4009" w:rsidRDefault="007D4009" w:rsidP="007D4009">
      <w:pPr>
        <w:jc w:val="center"/>
        <w:rPr>
          <w:rFonts w:ascii="Arial" w:hAnsi="Arial"/>
        </w:rPr>
      </w:pPr>
      <w:r w:rsidRPr="007D4009">
        <w:rPr>
          <w:rFonts w:ascii="Arial" w:hAnsi="Arial"/>
        </w:rPr>
        <w:t>Vereador - PT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A5C" w:rsidRDefault="00222A5C">
      <w:r>
        <w:separator/>
      </w:r>
    </w:p>
  </w:endnote>
  <w:endnote w:type="continuationSeparator" w:id="0">
    <w:p w:rsidR="00222A5C" w:rsidRDefault="0022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A5C" w:rsidRDefault="00222A5C">
      <w:r>
        <w:separator/>
      </w:r>
    </w:p>
  </w:footnote>
  <w:footnote w:type="continuationSeparator" w:id="0">
    <w:p w:rsidR="00222A5C" w:rsidRDefault="00222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75C4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22A5C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C50D3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D4009"/>
    <w:rsid w:val="007F75CA"/>
    <w:rsid w:val="0080197E"/>
    <w:rsid w:val="008356E0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DE1BE0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12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2016-04-05T13:08:00Z</cp:lastPrinted>
  <dcterms:created xsi:type="dcterms:W3CDTF">2016-09-27T12:17:00Z</dcterms:created>
  <dcterms:modified xsi:type="dcterms:W3CDTF">2016-09-27T12:57:00Z</dcterms:modified>
</cp:coreProperties>
</file>