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F2B7E">
        <w:rPr>
          <w:rFonts w:cs="Arial"/>
          <w:b/>
          <w:caps/>
          <w:sz w:val="28"/>
          <w:szCs w:val="28"/>
        </w:rPr>
        <w:t>1391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F2B7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proofErr w:type="gramStart"/>
            <w:r w:rsidRPr="006F2B7E">
              <w:rPr>
                <w:rFonts w:cs="Arial"/>
                <w:sz w:val="20"/>
                <w:szCs w:val="20"/>
              </w:rPr>
              <w:t>À</w:t>
            </w:r>
            <w:proofErr w:type="gramEnd"/>
            <w:r w:rsidRPr="006F2B7E">
              <w:rPr>
                <w:rFonts w:cs="Arial"/>
                <w:sz w:val="20"/>
                <w:szCs w:val="20"/>
              </w:rPr>
              <w:t xml:space="preserve"> Vivo - Telefônica Brasil S/A, solicitando a instalação de aparelho telefônico (orelhão) na Avenida José Theodoro de Siqueira, nas proximidades do nº 680, no Jardim Maria Amélia, neste Município.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5305C4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proofErr w:type="gramStart"/>
      <w:r w:rsidR="006F2B7E" w:rsidRPr="006F2B7E">
        <w:rPr>
          <w:rFonts w:cs="Arial"/>
        </w:rPr>
        <w:t>à</w:t>
      </w:r>
      <w:proofErr w:type="gramEnd"/>
      <w:r w:rsidR="006F2B7E" w:rsidRPr="006F2B7E">
        <w:rPr>
          <w:rFonts w:cs="Arial"/>
        </w:rPr>
        <w:t xml:space="preserve"> </w:t>
      </w:r>
      <w:r w:rsidR="006F2B7E">
        <w:rPr>
          <w:rFonts w:cs="Arial"/>
        </w:rPr>
        <w:t>Vivo - Telefônica Brasil S/A</w:t>
      </w:r>
      <w:r w:rsidR="006F2B7E" w:rsidRPr="006F2B7E">
        <w:rPr>
          <w:rFonts w:cs="Arial"/>
        </w:rPr>
        <w:t xml:space="preserve"> solicitando a instalação de aparelho telefônico (orelhão) na Avenida José Theodoro de Siqueira, nas proximidades do nº 680, no Jardim Maria Amélia, neste Município.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6F2B7E" w:rsidRDefault="006F2B7E" w:rsidP="005305C4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O atendimento do presente beneficiará </w:t>
      </w:r>
      <w:r w:rsidR="00403F9B">
        <w:rPr>
          <w:rFonts w:cs="Arial"/>
        </w:rPr>
        <w:t xml:space="preserve">substancialmente a </w:t>
      </w:r>
      <w:r>
        <w:rPr>
          <w:rFonts w:cs="Arial"/>
        </w:rPr>
        <w:t>comunidade local, tendo em vista que</w:t>
      </w:r>
      <w:r w:rsidR="00403F9B">
        <w:rPr>
          <w:rFonts w:cs="Arial"/>
        </w:rPr>
        <w:t>, naquela região,</w:t>
      </w:r>
      <w:r>
        <w:rPr>
          <w:rFonts w:cs="Arial"/>
        </w:rPr>
        <w:t xml:space="preserve"> </w:t>
      </w:r>
      <w:r w:rsidR="00403F9B">
        <w:rPr>
          <w:rFonts w:cs="Arial"/>
        </w:rPr>
        <w:t xml:space="preserve">se faz necessário o </w:t>
      </w:r>
      <w:r>
        <w:rPr>
          <w:rFonts w:cs="Arial"/>
        </w:rPr>
        <w:t xml:space="preserve">acesso </w:t>
      </w:r>
      <w:r w:rsidR="00403F9B">
        <w:rPr>
          <w:rFonts w:cs="Arial"/>
        </w:rPr>
        <w:t>ao requerido aparelho telefônico.</w:t>
      </w:r>
      <w:r>
        <w:rPr>
          <w:rFonts w:cs="Arial"/>
        </w:rPr>
        <w:t xml:space="preserve"> 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403F9B">
        <w:rPr>
          <w:rFonts w:cs="Arial"/>
        </w:rPr>
        <w:t xml:space="preserve">da </w:t>
      </w:r>
      <w:r w:rsidR="00403F9B" w:rsidRPr="00403F9B">
        <w:rPr>
          <w:rFonts w:cs="Arial"/>
        </w:rPr>
        <w:t>Vivo - Telefônica Brasil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403F9B">
        <w:rPr>
          <w:rFonts w:cs="Arial"/>
        </w:rPr>
        <w:t>31 de agosto de 2016.</w:t>
      </w:r>
    </w:p>
    <w:p w:rsidR="00403F9B" w:rsidRDefault="00403F9B" w:rsidP="00A3250B">
      <w:pPr>
        <w:tabs>
          <w:tab w:val="left" w:pos="-600"/>
        </w:tabs>
        <w:ind w:firstLine="1701"/>
        <w:rPr>
          <w:rFonts w:cs="Arial"/>
        </w:rPr>
      </w:pPr>
      <w:bookmarkStart w:id="0" w:name="_GoBack"/>
      <w:bookmarkEnd w:id="0"/>
    </w:p>
    <w:p w:rsidR="00403F9B" w:rsidRDefault="00403F9B" w:rsidP="00A3250B">
      <w:pPr>
        <w:tabs>
          <w:tab w:val="left" w:pos="-600"/>
        </w:tabs>
        <w:ind w:firstLine="1701"/>
        <w:rPr>
          <w:rFonts w:cs="Arial"/>
        </w:rPr>
      </w:pPr>
    </w:p>
    <w:p w:rsidR="005305C4" w:rsidRDefault="005305C4" w:rsidP="00A3250B">
      <w:pPr>
        <w:tabs>
          <w:tab w:val="left" w:pos="-600"/>
        </w:tabs>
        <w:ind w:firstLine="1701"/>
        <w:rPr>
          <w:rFonts w:cs="Arial"/>
        </w:rPr>
      </w:pPr>
    </w:p>
    <w:p w:rsidR="00403F9B" w:rsidRPr="00757AAD" w:rsidRDefault="00403F9B" w:rsidP="005305C4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ARILDO BATISTA</w:t>
      </w:r>
    </w:p>
    <w:p w:rsidR="00403F9B" w:rsidRDefault="00403F9B" w:rsidP="005305C4">
      <w:pPr>
        <w:spacing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P</w:t>
      </w:r>
      <w:r>
        <w:rPr>
          <w:rFonts w:cs="Arial"/>
          <w:sz w:val="20"/>
          <w:szCs w:val="20"/>
        </w:rPr>
        <w:t>T</w:t>
      </w:r>
    </w:p>
    <w:p w:rsidR="00403F9B" w:rsidRDefault="00403F9B" w:rsidP="005305C4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Presidente</w:t>
      </w:r>
    </w:p>
    <w:sectPr w:rsidR="00403F9B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00F" w:rsidRDefault="0074500F">
      <w:r>
        <w:separator/>
      </w:r>
    </w:p>
  </w:endnote>
  <w:endnote w:type="continuationSeparator" w:id="0">
    <w:p w:rsidR="0074500F" w:rsidRDefault="0074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00F" w:rsidRDefault="0074500F">
      <w:r>
        <w:separator/>
      </w:r>
    </w:p>
  </w:footnote>
  <w:footnote w:type="continuationSeparator" w:id="0">
    <w:p w:rsidR="0074500F" w:rsidRDefault="00745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6D188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8046153" wp14:editId="1B1673B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8C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03F9B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305C4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188C"/>
    <w:rsid w:val="006D5A96"/>
    <w:rsid w:val="006E592C"/>
    <w:rsid w:val="006F2B7E"/>
    <w:rsid w:val="00700A43"/>
    <w:rsid w:val="0074500F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403F9B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403F9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14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2016-08-26T15:14:00Z</dcterms:created>
  <dcterms:modified xsi:type="dcterms:W3CDTF">2016-08-26T15:29:00Z</dcterms:modified>
</cp:coreProperties>
</file>