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1976">
        <w:rPr>
          <w:rFonts w:ascii="Arial" w:hAnsi="Arial" w:cs="Arial"/>
          <w:b/>
          <w:caps/>
          <w:sz w:val="28"/>
          <w:szCs w:val="28"/>
        </w:rPr>
        <w:t>1401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D197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substituição de lâmpadas queimadas e a remoção de postes existentes defronte de garagens em vários bairros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2015C" w:rsidRDefault="0052015C" w:rsidP="004D197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os diversos ofí</w:t>
      </w:r>
      <w:r w:rsidR="004D1976" w:rsidRPr="004D1976">
        <w:rPr>
          <w:rFonts w:ascii="Arial" w:hAnsi="Arial" w:cs="Arial"/>
        </w:rPr>
        <w:t>cio</w:t>
      </w:r>
      <w:r>
        <w:rPr>
          <w:rFonts w:ascii="Arial" w:hAnsi="Arial" w:cs="Arial"/>
        </w:rPr>
        <w:t xml:space="preserve">s </w:t>
      </w:r>
      <w:r w:rsidR="004D1976" w:rsidRPr="004D1976">
        <w:rPr>
          <w:rFonts w:ascii="Arial" w:hAnsi="Arial" w:cs="Arial"/>
        </w:rPr>
        <w:t>ao Prefeito relatando os problemas da falta de iluminaçã</w:t>
      </w:r>
      <w:r>
        <w:rPr>
          <w:rFonts w:ascii="Arial" w:hAnsi="Arial" w:cs="Arial"/>
        </w:rPr>
        <w:t>o em vários bairros de nosso Município;</w:t>
      </w:r>
    </w:p>
    <w:p w:rsidR="0052015C" w:rsidRDefault="0052015C" w:rsidP="004D197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</w:t>
      </w:r>
      <w:r w:rsidR="004D1976" w:rsidRPr="004D1976">
        <w:rPr>
          <w:rFonts w:ascii="Arial" w:hAnsi="Arial" w:cs="Arial"/>
        </w:rPr>
        <w:t xml:space="preserve">que em fevereiro de 2016 foi </w:t>
      </w:r>
      <w:r>
        <w:rPr>
          <w:rFonts w:ascii="Arial" w:hAnsi="Arial" w:cs="Arial"/>
        </w:rPr>
        <w:t>aprovada a lei determinando o pagamento, pelos munícipes, da</w:t>
      </w:r>
      <w:r w:rsidR="004D1976" w:rsidRPr="004D1976">
        <w:rPr>
          <w:rFonts w:ascii="Arial" w:hAnsi="Arial" w:cs="Arial"/>
        </w:rPr>
        <w:t xml:space="preserve"> contribuição de iluminaç</w:t>
      </w:r>
      <w:r>
        <w:rPr>
          <w:rFonts w:ascii="Arial" w:hAnsi="Arial" w:cs="Arial"/>
        </w:rPr>
        <w:t>ão p</w:t>
      </w:r>
      <w:r w:rsidR="004D1976" w:rsidRPr="004D1976">
        <w:rPr>
          <w:rFonts w:ascii="Arial" w:hAnsi="Arial" w:cs="Arial"/>
        </w:rPr>
        <w:t xml:space="preserve">ública e </w:t>
      </w:r>
      <w:r>
        <w:rPr>
          <w:rFonts w:ascii="Arial" w:hAnsi="Arial" w:cs="Arial"/>
        </w:rPr>
        <w:t xml:space="preserve">que a partir disso </w:t>
      </w:r>
      <w:r w:rsidR="004D1976" w:rsidRPr="004D1976">
        <w:rPr>
          <w:rFonts w:ascii="Arial" w:hAnsi="Arial" w:cs="Arial"/>
        </w:rPr>
        <w:t>o problema seria resolvido</w:t>
      </w:r>
      <w:r>
        <w:rPr>
          <w:rFonts w:ascii="Arial" w:hAnsi="Arial" w:cs="Arial"/>
        </w:rPr>
        <w:t>,</w:t>
      </w:r>
      <w:r w:rsidR="004D1976" w:rsidRPr="004D1976">
        <w:rPr>
          <w:rFonts w:ascii="Arial" w:hAnsi="Arial" w:cs="Arial"/>
        </w:rPr>
        <w:t xml:space="preserve"> as lâmpadas iriam ser trocadas com </w:t>
      </w:r>
      <w:r>
        <w:rPr>
          <w:rFonts w:ascii="Arial" w:hAnsi="Arial" w:cs="Arial"/>
        </w:rPr>
        <w:t>maior rapidez</w:t>
      </w:r>
      <w:r w:rsidR="004D1976" w:rsidRPr="004D197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os </w:t>
      </w:r>
      <w:r w:rsidR="004D1976" w:rsidRPr="004D1976">
        <w:rPr>
          <w:rFonts w:ascii="Arial" w:hAnsi="Arial" w:cs="Arial"/>
        </w:rPr>
        <w:t xml:space="preserve">postes </w:t>
      </w:r>
      <w:r>
        <w:rPr>
          <w:rFonts w:ascii="Arial" w:hAnsi="Arial" w:cs="Arial"/>
        </w:rPr>
        <w:t>existentes em frente à</w:t>
      </w:r>
      <w:r w:rsidR="004D1976" w:rsidRPr="004D1976">
        <w:rPr>
          <w:rFonts w:ascii="Arial" w:hAnsi="Arial" w:cs="Arial"/>
        </w:rPr>
        <w:t>s garagens seriam retirados</w:t>
      </w:r>
      <w:r>
        <w:rPr>
          <w:rFonts w:ascii="Arial" w:hAnsi="Arial" w:cs="Arial"/>
        </w:rPr>
        <w:t xml:space="preserve"> sem nenhum custo aos moradores, mas isso não aconteceu;</w:t>
      </w:r>
    </w:p>
    <w:p w:rsidR="008817B6" w:rsidRDefault="0052015C" w:rsidP="004D197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os diversos ofícios enviados por</w:t>
      </w:r>
      <w:r w:rsidR="004D1976" w:rsidRPr="004D1976">
        <w:rPr>
          <w:rFonts w:ascii="Arial" w:hAnsi="Arial" w:cs="Arial"/>
        </w:rPr>
        <w:t xml:space="preserve"> este Vereador solicitando </w:t>
      </w:r>
      <w:r w:rsidR="008817B6">
        <w:rPr>
          <w:rFonts w:ascii="Arial" w:hAnsi="Arial" w:cs="Arial"/>
        </w:rPr>
        <w:t>o reposicionamento para a divisa dos terrenos dos postes existentes em frente das</w:t>
      </w:r>
      <w:r>
        <w:rPr>
          <w:rFonts w:ascii="Arial" w:hAnsi="Arial" w:cs="Arial"/>
        </w:rPr>
        <w:t xml:space="preserve"> garagens</w:t>
      </w:r>
      <w:r w:rsidR="00E857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impedindo</w:t>
      </w:r>
      <w:r w:rsidR="004D1976" w:rsidRPr="004D1976">
        <w:rPr>
          <w:rFonts w:ascii="Arial" w:hAnsi="Arial" w:cs="Arial"/>
        </w:rPr>
        <w:t xml:space="preserve"> os moradores </w:t>
      </w:r>
      <w:r>
        <w:rPr>
          <w:rFonts w:ascii="Arial" w:hAnsi="Arial" w:cs="Arial"/>
        </w:rPr>
        <w:t xml:space="preserve">de </w:t>
      </w:r>
      <w:r w:rsidR="004D1976" w:rsidRPr="004D1976">
        <w:rPr>
          <w:rFonts w:ascii="Arial" w:hAnsi="Arial" w:cs="Arial"/>
        </w:rPr>
        <w:t>entrar</w:t>
      </w:r>
      <w:r>
        <w:rPr>
          <w:rFonts w:ascii="Arial" w:hAnsi="Arial" w:cs="Arial"/>
        </w:rPr>
        <w:t>em com seus veículos</w:t>
      </w:r>
      <w:r w:rsidR="008817B6">
        <w:rPr>
          <w:rFonts w:ascii="Arial" w:hAnsi="Arial" w:cs="Arial"/>
        </w:rPr>
        <w:t xml:space="preserve">, nos bairros: </w:t>
      </w:r>
    </w:p>
    <w:p w:rsidR="008817B6" w:rsidRDefault="0052015C" w:rsidP="00881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as constantes reclamações recebidas dos munícipes</w:t>
      </w:r>
      <w:r w:rsidR="004D1976" w:rsidRPr="004D19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devido à grande</w:t>
      </w:r>
      <w:r w:rsidR="004D1976" w:rsidRPr="004D1976">
        <w:rPr>
          <w:rFonts w:ascii="Arial" w:hAnsi="Arial" w:cs="Arial"/>
        </w:rPr>
        <w:t xml:space="preserve"> quantidade de lâmpadas queimadas em vários bairros</w:t>
      </w:r>
      <w:r w:rsidR="008817B6">
        <w:rPr>
          <w:rFonts w:ascii="Arial" w:hAnsi="Arial" w:cs="Arial"/>
        </w:rPr>
        <w:t xml:space="preserve"> e, </w:t>
      </w:r>
      <w:r w:rsidR="00E857D2">
        <w:rPr>
          <w:rFonts w:ascii="Arial" w:hAnsi="Arial" w:cs="Arial"/>
        </w:rPr>
        <w:t xml:space="preserve">que </w:t>
      </w:r>
      <w:r w:rsidR="008817B6">
        <w:rPr>
          <w:rFonts w:ascii="Arial" w:hAnsi="Arial" w:cs="Arial"/>
        </w:rPr>
        <w:t>muitos estão há mais de dois meses com lâmpadas queimadas, sendo eles: Parque Meia L</w:t>
      </w:r>
      <w:r w:rsidR="004D1976" w:rsidRPr="004D1976">
        <w:rPr>
          <w:rFonts w:ascii="Arial" w:hAnsi="Arial" w:cs="Arial"/>
        </w:rPr>
        <w:t>ua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Lagoa Azul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Jardim Conquista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Chácaras Reunidas de Igarapés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Igarapés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Parque Santo Antônio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Bela Vista II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1</w:t>
      </w:r>
      <w:r w:rsidR="00E857D2">
        <w:rPr>
          <w:rFonts w:ascii="Arial" w:hAnsi="Arial" w:cs="Arial"/>
        </w:rPr>
        <w:t>º</w:t>
      </w:r>
      <w:r w:rsidR="004D1976" w:rsidRPr="004D1976">
        <w:rPr>
          <w:rFonts w:ascii="Arial" w:hAnsi="Arial" w:cs="Arial"/>
        </w:rPr>
        <w:t xml:space="preserve"> de Maio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Pedramar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Nova Esperança</w:t>
      </w:r>
      <w:r w:rsidR="008817B6">
        <w:rPr>
          <w:rFonts w:ascii="Arial" w:hAnsi="Arial" w:cs="Arial"/>
        </w:rPr>
        <w:t xml:space="preserve">, </w:t>
      </w:r>
      <w:r w:rsidR="004D1976" w:rsidRPr="004D1976">
        <w:rPr>
          <w:rFonts w:ascii="Arial" w:hAnsi="Arial" w:cs="Arial"/>
        </w:rPr>
        <w:t>Parque dos Príncipes</w:t>
      </w:r>
      <w:r w:rsidR="008817B6">
        <w:rPr>
          <w:rFonts w:ascii="Arial" w:hAnsi="Arial" w:cs="Arial"/>
        </w:rPr>
        <w:t xml:space="preserve">, </w:t>
      </w:r>
      <w:r w:rsidR="00E857D2">
        <w:rPr>
          <w:rFonts w:ascii="Arial" w:hAnsi="Arial" w:cs="Arial"/>
        </w:rPr>
        <w:t xml:space="preserve">Jardim Paraíso, </w:t>
      </w:r>
      <w:r w:rsidR="008817B6">
        <w:rPr>
          <w:rFonts w:ascii="Arial" w:hAnsi="Arial" w:cs="Arial"/>
        </w:rPr>
        <w:t>Cidade Jardim</w:t>
      </w:r>
      <w:bookmarkStart w:id="0" w:name="_GoBack"/>
      <w:bookmarkEnd w:id="0"/>
      <w:r w:rsidR="008817B6">
        <w:rPr>
          <w:rFonts w:ascii="Arial" w:hAnsi="Arial" w:cs="Arial"/>
        </w:rPr>
        <w:t xml:space="preserve"> e que até hoje nenhum deles foi atendido;</w:t>
      </w:r>
    </w:p>
    <w:p w:rsidR="004D1976" w:rsidRPr="004D1976" w:rsidRDefault="008817B6" w:rsidP="004D197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a reclamação dos munícipes por estarem pagando </w:t>
      </w:r>
      <w:r w:rsidR="004D1976" w:rsidRPr="004D1976">
        <w:rPr>
          <w:rFonts w:ascii="Arial" w:hAnsi="Arial" w:cs="Arial"/>
        </w:rPr>
        <w:t xml:space="preserve">entre </w:t>
      </w:r>
      <w:r>
        <w:rPr>
          <w:rFonts w:ascii="Arial" w:hAnsi="Arial" w:cs="Arial"/>
        </w:rPr>
        <w:t>R</w:t>
      </w:r>
      <w:r w:rsidR="004D1976" w:rsidRPr="004D1976">
        <w:rPr>
          <w:rFonts w:ascii="Arial" w:hAnsi="Arial" w:cs="Arial"/>
        </w:rPr>
        <w:t xml:space="preserve">$ 6,00 </w:t>
      </w:r>
      <w:r>
        <w:rPr>
          <w:rFonts w:ascii="Arial" w:hAnsi="Arial" w:cs="Arial"/>
        </w:rPr>
        <w:t>e R</w:t>
      </w:r>
      <w:r w:rsidR="004D1976" w:rsidRPr="004D1976">
        <w:rPr>
          <w:rFonts w:ascii="Arial" w:hAnsi="Arial" w:cs="Arial"/>
        </w:rPr>
        <w:t xml:space="preserve">$ 7,00 reais desde fevereiro de 2016 sem </w:t>
      </w:r>
      <w:r>
        <w:rPr>
          <w:rFonts w:ascii="Arial" w:hAnsi="Arial" w:cs="Arial"/>
        </w:rPr>
        <w:t>nenhum benefício</w:t>
      </w:r>
      <w:r w:rsidR="004D1976" w:rsidRPr="004D197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que a escuridão gera</w:t>
      </w:r>
      <w:r w:rsidR="004D1976" w:rsidRPr="004D1976">
        <w:rPr>
          <w:rFonts w:ascii="Arial" w:hAnsi="Arial" w:cs="Arial"/>
        </w:rPr>
        <w:t xml:space="preserve"> insegurança </w:t>
      </w:r>
      <w:r>
        <w:rPr>
          <w:rFonts w:ascii="Arial" w:hAnsi="Arial" w:cs="Arial"/>
        </w:rPr>
        <w:t xml:space="preserve">ao </w:t>
      </w:r>
      <w:r w:rsidR="004D1976" w:rsidRPr="004D1976">
        <w:rPr>
          <w:rFonts w:ascii="Arial" w:hAnsi="Arial" w:cs="Arial"/>
        </w:rPr>
        <w:t xml:space="preserve">sair ou entrar em suas residências, </w:t>
      </w:r>
    </w:p>
    <w:p w:rsidR="008817B6" w:rsidRDefault="008817B6" w:rsidP="00881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64775E" w:rsidRDefault="0064775E" w:rsidP="00881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775E" w:rsidRDefault="0064775E" w:rsidP="0064775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fls.02/03</w:t>
      </w:r>
    </w:p>
    <w:p w:rsidR="0064775E" w:rsidRDefault="0064775E" w:rsidP="00881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775E" w:rsidRPr="00F65C85" w:rsidRDefault="0064775E" w:rsidP="008817B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17B6" w:rsidRDefault="008817B6" w:rsidP="008817B6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4D1976" w:rsidRPr="008817B6">
        <w:rPr>
          <w:rFonts w:ascii="Arial" w:hAnsi="Arial" w:cs="Arial"/>
        </w:rPr>
        <w:t xml:space="preserve">ual motivo </w:t>
      </w:r>
      <w:r>
        <w:rPr>
          <w:rFonts w:ascii="Arial" w:hAnsi="Arial" w:cs="Arial"/>
        </w:rPr>
        <w:t>d</w:t>
      </w:r>
      <w:r w:rsidR="004D1976" w:rsidRPr="008817B6">
        <w:rPr>
          <w:rFonts w:ascii="Arial" w:hAnsi="Arial" w:cs="Arial"/>
        </w:rPr>
        <w:t xml:space="preserve">as trocas de lâmpadas queimadas e o reposicionamento de postes </w:t>
      </w:r>
      <w:r>
        <w:rPr>
          <w:rFonts w:ascii="Arial" w:hAnsi="Arial" w:cs="Arial"/>
        </w:rPr>
        <w:t>não terem sido feitos?</w:t>
      </w:r>
    </w:p>
    <w:p w:rsidR="0064775E" w:rsidRDefault="008817B6" w:rsidP="0064775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Para quais setores foram enviados os ofícios</w:t>
      </w:r>
      <w:r w:rsidR="004D1976" w:rsidRPr="008817B6">
        <w:rPr>
          <w:rFonts w:ascii="Arial" w:hAnsi="Arial" w:cs="Arial"/>
        </w:rPr>
        <w:t xml:space="preserve"> enviados </w:t>
      </w:r>
      <w:r>
        <w:rPr>
          <w:rFonts w:ascii="Arial" w:hAnsi="Arial" w:cs="Arial"/>
        </w:rPr>
        <w:t>por este</w:t>
      </w:r>
      <w:r w:rsidR="004D1976" w:rsidRPr="008817B6">
        <w:rPr>
          <w:rFonts w:ascii="Arial" w:hAnsi="Arial" w:cs="Arial"/>
        </w:rPr>
        <w:t xml:space="preserve"> Vereador?</w:t>
      </w:r>
    </w:p>
    <w:p w:rsidR="0064775E" w:rsidRDefault="004D1976" w:rsidP="0064775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64775E">
        <w:rPr>
          <w:rFonts w:ascii="Arial" w:hAnsi="Arial" w:cs="Arial"/>
        </w:rPr>
        <w:t xml:space="preserve">Quantos veículos e quantos funcionários </w:t>
      </w:r>
      <w:r w:rsidR="0064775E">
        <w:rPr>
          <w:rFonts w:ascii="Arial" w:hAnsi="Arial" w:cs="Arial"/>
        </w:rPr>
        <w:t>estão destinados para o serviço de troca de lâmpadas</w:t>
      </w:r>
      <w:r w:rsidRPr="0064775E">
        <w:rPr>
          <w:rFonts w:ascii="Arial" w:hAnsi="Arial" w:cs="Arial"/>
        </w:rPr>
        <w:t>?</w:t>
      </w:r>
    </w:p>
    <w:p w:rsidR="0064775E" w:rsidRDefault="004D1976" w:rsidP="0064775E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64775E">
        <w:rPr>
          <w:rFonts w:ascii="Arial" w:hAnsi="Arial" w:cs="Arial"/>
        </w:rPr>
        <w:t>O Prefeito Municipal tem conhecimento da falta de ilumina</w:t>
      </w:r>
      <w:r w:rsidR="0064775E">
        <w:rPr>
          <w:rFonts w:ascii="Arial" w:hAnsi="Arial" w:cs="Arial"/>
        </w:rPr>
        <w:t>ção em vários bairros de nosso Município</w:t>
      </w:r>
      <w:r w:rsidRPr="0064775E">
        <w:rPr>
          <w:rFonts w:ascii="Arial" w:hAnsi="Arial" w:cs="Arial"/>
        </w:rPr>
        <w:t>?</w:t>
      </w:r>
    </w:p>
    <w:p w:rsidR="004D1976" w:rsidRPr="0064775E" w:rsidRDefault="0064775E" w:rsidP="0064775E">
      <w:pPr>
        <w:pStyle w:val="PargrafodaLista"/>
        <w:numPr>
          <w:ilvl w:val="1"/>
          <w:numId w:val="3"/>
        </w:num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 w:rsidRPr="0064775E">
        <w:rPr>
          <w:rFonts w:ascii="Arial" w:hAnsi="Arial" w:cs="Arial"/>
          <w:b/>
        </w:rPr>
        <w:t xml:space="preserve">- </w:t>
      </w:r>
      <w:r w:rsidR="004D1976" w:rsidRPr="0064775E">
        <w:rPr>
          <w:rFonts w:ascii="Arial" w:hAnsi="Arial" w:cs="Arial"/>
        </w:rPr>
        <w:t>Em caso positivo</w:t>
      </w:r>
      <w:r>
        <w:rPr>
          <w:rFonts w:ascii="Arial" w:hAnsi="Arial" w:cs="Arial"/>
        </w:rPr>
        <w:t>, qual a providê</w:t>
      </w:r>
      <w:r w:rsidR="004D1976" w:rsidRPr="0064775E">
        <w:rPr>
          <w:rFonts w:ascii="Arial" w:hAnsi="Arial" w:cs="Arial"/>
        </w:rPr>
        <w:t>ncia a ser tomada por parte da Prefeitura</w:t>
      </w:r>
      <w:r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D128C">
        <w:rPr>
          <w:rFonts w:ascii="Arial" w:hAnsi="Arial" w:cs="Arial"/>
        </w:rPr>
        <w:t xml:space="preserve">31 de agosto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64775E" w:rsidRDefault="0064775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64775E" w:rsidRDefault="0064775E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5E2003" w:rsidRDefault="005E200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5E2003" w:rsidRDefault="005E200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5E2003" w:rsidRPr="005E2003" w:rsidTr="00D47197">
        <w:tc>
          <w:tcPr>
            <w:tcW w:w="9212" w:type="dxa"/>
          </w:tcPr>
          <w:p w:rsidR="005E2003" w:rsidRPr="005E2003" w:rsidRDefault="005E2003" w:rsidP="005E2003">
            <w:pPr>
              <w:jc w:val="center"/>
              <w:rPr>
                <w:rFonts w:ascii="Arial" w:hAnsi="Arial"/>
                <w:b/>
                <w:smallCaps/>
              </w:rPr>
            </w:pPr>
            <w:r w:rsidRPr="005E2003">
              <w:rPr>
                <w:rFonts w:ascii="Arial" w:hAnsi="Arial"/>
                <w:b/>
                <w:smallCaps/>
              </w:rPr>
              <w:t>VALMIR DO PARQUE MEIA LUA</w:t>
            </w:r>
          </w:p>
          <w:p w:rsidR="005E2003" w:rsidRPr="005E2003" w:rsidRDefault="005E2003" w:rsidP="005E2003">
            <w:pPr>
              <w:jc w:val="center"/>
              <w:rPr>
                <w:rFonts w:ascii="Arial" w:hAnsi="Arial" w:cs="Arial"/>
                <w:b/>
              </w:rPr>
            </w:pPr>
            <w:r w:rsidRPr="005E2003">
              <w:rPr>
                <w:rFonts w:ascii="Arial" w:hAnsi="Arial"/>
              </w:rPr>
              <w:t>Vereador - PSDC</w:t>
            </w:r>
          </w:p>
        </w:tc>
      </w:tr>
    </w:tbl>
    <w:p w:rsidR="005E2003" w:rsidRPr="005E2003" w:rsidRDefault="005E2003" w:rsidP="005E2003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5E2003" w:rsidRPr="005E2003" w:rsidRDefault="005E2003" w:rsidP="005E2003">
      <w:pPr>
        <w:spacing w:line="360" w:lineRule="auto"/>
        <w:jc w:val="both"/>
        <w:rPr>
          <w:rFonts w:ascii="Arial" w:hAnsi="Arial"/>
        </w:rPr>
      </w:pPr>
    </w:p>
    <w:p w:rsidR="005E2003" w:rsidRPr="00F65C85" w:rsidRDefault="005E200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F65C85"/>
    <w:p w:rsidR="005E2003" w:rsidRDefault="005E2003" w:rsidP="005E2003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 w:rsidR="0064775E">
        <w:rPr>
          <w:rFonts w:ascii="Arial" w:hAnsi="Arial" w:cs="Arial"/>
          <w:b/>
          <w:caps/>
          <w:sz w:val="28"/>
          <w:szCs w:val="28"/>
        </w:rPr>
        <w:tab/>
      </w:r>
      <w:r w:rsidR="0064775E">
        <w:rPr>
          <w:rFonts w:ascii="Arial" w:hAnsi="Arial" w:cs="Arial"/>
          <w:b/>
          <w:caps/>
          <w:sz w:val="28"/>
          <w:szCs w:val="28"/>
        </w:rPr>
        <w:tab/>
        <w:t>fls.03/03</w:t>
      </w:r>
    </w:p>
    <w:p w:rsidR="0064775E" w:rsidRDefault="0064775E" w:rsidP="0052015C">
      <w:pPr>
        <w:jc w:val="center"/>
      </w:pPr>
    </w:p>
    <w:p w:rsidR="005E2003" w:rsidRDefault="005E2003" w:rsidP="0052015C">
      <w:pPr>
        <w:jc w:val="center"/>
      </w:pPr>
      <w:r>
        <w:rPr>
          <w:noProof/>
        </w:rPr>
        <w:drawing>
          <wp:inline distT="0" distB="0" distL="0" distR="0">
            <wp:extent cx="2118360" cy="3530600"/>
            <wp:effectExtent l="0" t="0" r="0" b="0"/>
            <wp:docPr id="6" name="Imagem 6" descr="C:\Users\Salete\AppData\Local\Microsoft\Windows\Temporary Internet Files\Content.Word\13817149_1358069804222725_11427375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13817149_1358069804222725_1142737533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001" cy="3535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15C" w:rsidRDefault="0052015C" w:rsidP="0052015C">
      <w:pPr>
        <w:jc w:val="center"/>
      </w:pPr>
    </w:p>
    <w:p w:rsidR="005E2003" w:rsidRDefault="005E2003" w:rsidP="00F65C85"/>
    <w:p w:rsidR="005E2003" w:rsidRDefault="005E2003" w:rsidP="0052015C">
      <w:r>
        <w:rPr>
          <w:noProof/>
        </w:rPr>
        <w:drawing>
          <wp:inline distT="0" distB="0" distL="0" distR="0" wp14:anchorId="47932479" wp14:editId="72EB017B">
            <wp:extent cx="2657566" cy="1770600"/>
            <wp:effectExtent l="0" t="0" r="0" b="1270"/>
            <wp:docPr id="5" name="Imagem 5" descr="C:\Users\Salete\AppData\Local\Microsoft\Windows\Temporary Internet Files\Content.Word\DSCN0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DSCN05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184" cy="177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015C">
        <w:t xml:space="preserve">     </w:t>
      </w:r>
      <w:r w:rsidR="0052015C">
        <w:rPr>
          <w:noProof/>
        </w:rPr>
        <w:drawing>
          <wp:inline distT="0" distB="0" distL="0" distR="0" wp14:anchorId="0831ADFE" wp14:editId="74ECA80F">
            <wp:extent cx="2628136" cy="1750991"/>
            <wp:effectExtent l="0" t="0" r="1270" b="1905"/>
            <wp:docPr id="4" name="Imagem 4" descr="C:\Users\Salete\AppData\Local\Microsoft\Windows\Temporary Internet Files\Content.Word\DSCN9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92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231" cy="175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003" w:rsidRDefault="005E2003" w:rsidP="00F65C85"/>
    <w:p w:rsidR="005E2003" w:rsidRPr="00F65C85" w:rsidRDefault="005E2003" w:rsidP="00F65C85"/>
    <w:sectPr w:rsidR="005E2003" w:rsidRPr="00F65C8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6A9" w:rsidRDefault="005C06A9">
      <w:r>
        <w:separator/>
      </w:r>
    </w:p>
  </w:endnote>
  <w:endnote w:type="continuationSeparator" w:id="0">
    <w:p w:rsidR="005C06A9" w:rsidRDefault="005C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6A9" w:rsidRDefault="005C06A9">
      <w:r>
        <w:separator/>
      </w:r>
    </w:p>
  </w:footnote>
  <w:footnote w:type="continuationSeparator" w:id="0">
    <w:p w:rsidR="005C06A9" w:rsidRDefault="005C0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4C0DD3"/>
    <w:multiLevelType w:val="multilevel"/>
    <w:tmpl w:val="2856E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16" w:hanging="1800"/>
      </w:pPr>
      <w:rPr>
        <w:rFonts w:hint="default"/>
      </w:r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0D128C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E456E"/>
    <w:rsid w:val="00412795"/>
    <w:rsid w:val="00414A02"/>
    <w:rsid w:val="00487D64"/>
    <w:rsid w:val="00493115"/>
    <w:rsid w:val="004D1976"/>
    <w:rsid w:val="004E46DA"/>
    <w:rsid w:val="004F39E9"/>
    <w:rsid w:val="00505FD8"/>
    <w:rsid w:val="0052015C"/>
    <w:rsid w:val="00564368"/>
    <w:rsid w:val="005B3D21"/>
    <w:rsid w:val="005C06A9"/>
    <w:rsid w:val="005C3938"/>
    <w:rsid w:val="005E138D"/>
    <w:rsid w:val="005E2003"/>
    <w:rsid w:val="00624472"/>
    <w:rsid w:val="006426AE"/>
    <w:rsid w:val="0064775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817B6"/>
    <w:rsid w:val="008909A4"/>
    <w:rsid w:val="008A0EB2"/>
    <w:rsid w:val="008A36C7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B0977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57D2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775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477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7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38</TotalTime>
  <Pages>3</Pages>
  <Words>399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2016-08-29T12:22:00Z</cp:lastPrinted>
  <dcterms:created xsi:type="dcterms:W3CDTF">2016-08-29T11:48:00Z</dcterms:created>
  <dcterms:modified xsi:type="dcterms:W3CDTF">2016-08-29T13:23:00Z</dcterms:modified>
</cp:coreProperties>
</file>