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E019D3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E019D3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E368B">
        <w:rPr>
          <w:rFonts w:cs="Arial"/>
          <w:b/>
          <w:caps/>
          <w:sz w:val="28"/>
          <w:szCs w:val="28"/>
        </w:rPr>
        <w:t>1404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8E368B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8E368B">
              <w:rPr>
                <w:rFonts w:cs="Arial"/>
                <w:sz w:val="20"/>
                <w:szCs w:val="20"/>
              </w:rPr>
              <w:t>À JTU - Jacareí Transporte Urbano Ltda., solicitando estudos para a extensão da linha de ônibus Circular 3 - Parque Meia Lua até o Jardim Santa Marina.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4B5EC1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8E368B" w:rsidRPr="008E368B">
        <w:rPr>
          <w:rFonts w:cs="Arial"/>
        </w:rPr>
        <w:t>à JTU - Jacareí Transporte Urbano Ltda. solicitando estudos para a extensão da linha de ônibus Circular 3 - Parque Meia Lua até o Jardim Santa Marina.</w:t>
      </w:r>
      <w:r w:rsidR="008E368B">
        <w:rPr>
          <w:rFonts w:cs="Arial"/>
        </w:rPr>
        <w:t xml:space="preserve"> </w:t>
      </w:r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8E368B" w:rsidRDefault="006D7554" w:rsidP="00A3250B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>A adoção da</w:t>
      </w:r>
      <w:bookmarkStart w:id="0" w:name="_GoBack"/>
      <w:bookmarkEnd w:id="0"/>
      <w:r w:rsidR="008E368B">
        <w:rPr>
          <w:rFonts w:cs="Arial"/>
        </w:rPr>
        <w:t xml:space="preserve"> medida solicitada favorecer</w:t>
      </w:r>
      <w:r w:rsidR="006723C5">
        <w:rPr>
          <w:rFonts w:cs="Arial"/>
        </w:rPr>
        <w:t>ia</w:t>
      </w:r>
      <w:r w:rsidR="008E368B">
        <w:rPr>
          <w:rFonts w:cs="Arial"/>
        </w:rPr>
        <w:t xml:space="preserve"> </w:t>
      </w:r>
      <w:r w:rsidR="008E368B" w:rsidRPr="008E368B">
        <w:rPr>
          <w:rFonts w:cs="Arial"/>
        </w:rPr>
        <w:t xml:space="preserve">os </w:t>
      </w:r>
      <w:r w:rsidR="008E368B">
        <w:rPr>
          <w:rFonts w:cs="Arial"/>
        </w:rPr>
        <w:t>moradores</w:t>
      </w:r>
      <w:r w:rsidR="008E368B" w:rsidRPr="008E368B">
        <w:rPr>
          <w:rFonts w:cs="Arial"/>
        </w:rPr>
        <w:t xml:space="preserve"> do Parque Meia Lua</w:t>
      </w:r>
      <w:r w:rsidR="00010A7E">
        <w:rPr>
          <w:rFonts w:cs="Arial"/>
        </w:rPr>
        <w:t>,</w:t>
      </w:r>
      <w:r w:rsidR="008E368B" w:rsidRPr="008E368B">
        <w:rPr>
          <w:rFonts w:cs="Arial"/>
        </w:rPr>
        <w:t xml:space="preserve"> </w:t>
      </w:r>
      <w:r w:rsidR="00010A7E">
        <w:rPr>
          <w:rFonts w:cs="Arial"/>
        </w:rPr>
        <w:t xml:space="preserve">principalmente aqueles </w:t>
      </w:r>
      <w:r w:rsidR="008E368B" w:rsidRPr="008E368B">
        <w:rPr>
          <w:rFonts w:cs="Arial"/>
        </w:rPr>
        <w:t>que trabalham no</w:t>
      </w:r>
      <w:r w:rsidR="008E368B">
        <w:rPr>
          <w:rFonts w:cs="Arial"/>
        </w:rPr>
        <w:t>s Bairros</w:t>
      </w:r>
      <w:r w:rsidR="008E368B" w:rsidRPr="008E368B">
        <w:rPr>
          <w:rFonts w:cs="Arial"/>
        </w:rPr>
        <w:t xml:space="preserve"> Jardim Santa Marina,</w:t>
      </w:r>
      <w:r w:rsidR="008E368B">
        <w:rPr>
          <w:rFonts w:cs="Arial"/>
        </w:rPr>
        <w:t xml:space="preserve"> </w:t>
      </w:r>
      <w:r w:rsidR="008E368B" w:rsidRPr="008E368B">
        <w:rPr>
          <w:rFonts w:cs="Arial"/>
        </w:rPr>
        <w:t>Cidade Salvador e Parque dos Príncipes</w:t>
      </w:r>
      <w:r w:rsidR="008E368B">
        <w:rPr>
          <w:rFonts w:cs="Arial"/>
        </w:rPr>
        <w:t>.</w:t>
      </w:r>
    </w:p>
    <w:p w:rsidR="008E368B" w:rsidRDefault="008E368B" w:rsidP="00A3250B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 xml:space="preserve">Além disso, a referida extensão da linha </w:t>
      </w:r>
      <w:r w:rsidR="006723C5">
        <w:rPr>
          <w:rFonts w:cs="Arial"/>
        </w:rPr>
        <w:t xml:space="preserve">de ônibus Circular </w:t>
      </w:r>
      <w:r>
        <w:rPr>
          <w:rFonts w:cs="Arial"/>
        </w:rPr>
        <w:t>3 também atender</w:t>
      </w:r>
      <w:r w:rsidR="006723C5">
        <w:rPr>
          <w:rFonts w:cs="Arial"/>
        </w:rPr>
        <w:t xml:space="preserve">ia </w:t>
      </w:r>
      <w:r>
        <w:rPr>
          <w:rFonts w:cs="Arial"/>
        </w:rPr>
        <w:t>os moradores da</w:t>
      </w:r>
      <w:r w:rsidRPr="008E368B">
        <w:rPr>
          <w:rFonts w:cs="Arial"/>
        </w:rPr>
        <w:t xml:space="preserve">s </w:t>
      </w:r>
      <w:r>
        <w:rPr>
          <w:rFonts w:cs="Arial"/>
        </w:rPr>
        <w:t>localidades citadas</w:t>
      </w:r>
      <w:r w:rsidR="006723C5">
        <w:rPr>
          <w:rFonts w:cs="Arial"/>
        </w:rPr>
        <w:t>,</w:t>
      </w:r>
      <w:r>
        <w:rPr>
          <w:rFonts w:cs="Arial"/>
        </w:rPr>
        <w:t xml:space="preserve"> que procuram atendimento na</w:t>
      </w:r>
      <w:r w:rsidRPr="008E368B">
        <w:rPr>
          <w:rFonts w:cs="Arial"/>
        </w:rPr>
        <w:t xml:space="preserve"> UPA do Parque Meia Lua</w:t>
      </w:r>
      <w:r w:rsidR="006723C5">
        <w:rPr>
          <w:rFonts w:cs="Arial"/>
        </w:rPr>
        <w:t>, cujo</w:t>
      </w:r>
      <w:r w:rsidRPr="008E368B">
        <w:rPr>
          <w:rFonts w:cs="Arial"/>
        </w:rPr>
        <w:t xml:space="preserve"> </w:t>
      </w:r>
      <w:r>
        <w:rPr>
          <w:rFonts w:cs="Arial"/>
        </w:rPr>
        <w:t xml:space="preserve">funcionamento </w:t>
      </w:r>
      <w:r w:rsidR="006723C5">
        <w:rPr>
          <w:rFonts w:cs="Arial"/>
        </w:rPr>
        <w:t xml:space="preserve">é </w:t>
      </w:r>
      <w:r w:rsidRPr="008E368B">
        <w:rPr>
          <w:rFonts w:cs="Arial"/>
        </w:rPr>
        <w:t>24 horas.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8E368B">
        <w:rPr>
          <w:rFonts w:cs="Arial"/>
        </w:rPr>
        <w:t>da JTU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6723C5">
        <w:rPr>
          <w:rFonts w:cs="Arial"/>
        </w:rPr>
        <w:t>31 de agosto de 2016.</w:t>
      </w:r>
    </w:p>
    <w:p w:rsidR="006723C5" w:rsidRDefault="006723C5" w:rsidP="00A3250B">
      <w:pPr>
        <w:tabs>
          <w:tab w:val="left" w:pos="-600"/>
        </w:tabs>
        <w:ind w:firstLine="1701"/>
        <w:rPr>
          <w:rFonts w:cs="Arial"/>
        </w:rPr>
      </w:pPr>
    </w:p>
    <w:p w:rsidR="00124CDB" w:rsidRDefault="00124CDB" w:rsidP="00A3250B">
      <w:pPr>
        <w:tabs>
          <w:tab w:val="left" w:pos="-600"/>
        </w:tabs>
        <w:ind w:firstLine="1701"/>
        <w:rPr>
          <w:rFonts w:cs="Arial"/>
        </w:rPr>
      </w:pPr>
    </w:p>
    <w:p w:rsidR="006723C5" w:rsidRDefault="006723C5" w:rsidP="00A3250B">
      <w:pPr>
        <w:tabs>
          <w:tab w:val="left" w:pos="-600"/>
        </w:tabs>
        <w:ind w:firstLine="1701"/>
        <w:rPr>
          <w:rFonts w:cs="Arial"/>
        </w:rPr>
      </w:pPr>
    </w:p>
    <w:p w:rsidR="006723C5" w:rsidRPr="00A73B31" w:rsidRDefault="006723C5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6723C5" w:rsidRPr="00A73B31" w:rsidRDefault="006723C5" w:rsidP="00E73E69">
      <w:pPr>
        <w:spacing w:line="240" w:lineRule="auto"/>
        <w:jc w:val="center"/>
      </w:pPr>
      <w:r w:rsidRPr="00A73B31">
        <w:t>Vereador – PSDC</w:t>
      </w:r>
    </w:p>
    <w:sectPr w:rsidR="006723C5" w:rsidRPr="00A73B31" w:rsidSect="009B3656">
      <w:headerReference w:type="default" r:id="rId7"/>
      <w:footerReference w:type="default" r:id="rId8"/>
      <w:pgSz w:w="11907" w:h="16840" w:code="9"/>
      <w:pgMar w:top="1701" w:right="1227" w:bottom="1418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CEA" w:rsidRDefault="00D77CEA">
      <w:r>
        <w:separator/>
      </w:r>
    </w:p>
  </w:endnote>
  <w:endnote w:type="continuationSeparator" w:id="0">
    <w:p w:rsidR="00D77CEA" w:rsidRDefault="00D77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CEA" w:rsidRDefault="00D77CEA">
      <w:r>
        <w:separator/>
      </w:r>
    </w:p>
  </w:footnote>
  <w:footnote w:type="continuationSeparator" w:id="0">
    <w:p w:rsidR="00D77CEA" w:rsidRDefault="00D77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5E4FA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A23A000" wp14:editId="13BDDAD2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FAC"/>
    <w:rsid w:val="00001B61"/>
    <w:rsid w:val="000023C6"/>
    <w:rsid w:val="00010A7E"/>
    <w:rsid w:val="00022779"/>
    <w:rsid w:val="0002401E"/>
    <w:rsid w:val="0003551B"/>
    <w:rsid w:val="00037D37"/>
    <w:rsid w:val="000617A3"/>
    <w:rsid w:val="0006195F"/>
    <w:rsid w:val="00066797"/>
    <w:rsid w:val="00094612"/>
    <w:rsid w:val="00110900"/>
    <w:rsid w:val="00124CDB"/>
    <w:rsid w:val="00177996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641D7"/>
    <w:rsid w:val="00367846"/>
    <w:rsid w:val="00390B29"/>
    <w:rsid w:val="00397E28"/>
    <w:rsid w:val="003D5F95"/>
    <w:rsid w:val="00443839"/>
    <w:rsid w:val="00445BBA"/>
    <w:rsid w:val="00450A23"/>
    <w:rsid w:val="00480483"/>
    <w:rsid w:val="00483FC2"/>
    <w:rsid w:val="004B5B2B"/>
    <w:rsid w:val="004B5EC1"/>
    <w:rsid w:val="004C0493"/>
    <w:rsid w:val="004D52B0"/>
    <w:rsid w:val="004F03FF"/>
    <w:rsid w:val="00513E30"/>
    <w:rsid w:val="005B500E"/>
    <w:rsid w:val="005C0F8B"/>
    <w:rsid w:val="005E4FAC"/>
    <w:rsid w:val="00600AB0"/>
    <w:rsid w:val="006172D2"/>
    <w:rsid w:val="00622CB1"/>
    <w:rsid w:val="00634017"/>
    <w:rsid w:val="006407AF"/>
    <w:rsid w:val="00652FBB"/>
    <w:rsid w:val="00653A6D"/>
    <w:rsid w:val="00665977"/>
    <w:rsid w:val="006723C5"/>
    <w:rsid w:val="0068242D"/>
    <w:rsid w:val="00683B8A"/>
    <w:rsid w:val="006845DD"/>
    <w:rsid w:val="006C70EE"/>
    <w:rsid w:val="006D5A96"/>
    <w:rsid w:val="006D7554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37F97"/>
    <w:rsid w:val="00844BC9"/>
    <w:rsid w:val="00855136"/>
    <w:rsid w:val="008863D0"/>
    <w:rsid w:val="008956A1"/>
    <w:rsid w:val="00897BCE"/>
    <w:rsid w:val="008E368B"/>
    <w:rsid w:val="00951D3F"/>
    <w:rsid w:val="009B3656"/>
    <w:rsid w:val="009C7DB3"/>
    <w:rsid w:val="00A3250B"/>
    <w:rsid w:val="00A37659"/>
    <w:rsid w:val="00A577B7"/>
    <w:rsid w:val="00A704FF"/>
    <w:rsid w:val="00AB499B"/>
    <w:rsid w:val="00AC063B"/>
    <w:rsid w:val="00AD553F"/>
    <w:rsid w:val="00AF409F"/>
    <w:rsid w:val="00B11716"/>
    <w:rsid w:val="00B14CC6"/>
    <w:rsid w:val="00B80FC2"/>
    <w:rsid w:val="00BD0E65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7782"/>
    <w:rsid w:val="00CD2AFA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77CEA"/>
    <w:rsid w:val="00D84295"/>
    <w:rsid w:val="00DB708B"/>
    <w:rsid w:val="00E019D3"/>
    <w:rsid w:val="00E0747A"/>
    <w:rsid w:val="00E120EC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14</TotalTime>
  <Pages>1</Pages>
  <Words>182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7</cp:revision>
  <cp:lastPrinted>2013-04-18T11:50:00Z</cp:lastPrinted>
  <dcterms:created xsi:type="dcterms:W3CDTF">2016-08-29T14:29:00Z</dcterms:created>
  <dcterms:modified xsi:type="dcterms:W3CDTF">2016-08-30T17:55:00Z</dcterms:modified>
</cp:coreProperties>
</file>