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06FF2">
        <w:rPr>
          <w:rFonts w:ascii="Arial" w:hAnsi="Arial" w:cs="Arial"/>
          <w:b/>
          <w:caps/>
          <w:sz w:val="28"/>
          <w:szCs w:val="28"/>
        </w:rPr>
        <w:t>1413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06FF2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6FF2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Corretor de Imóveis, 27 de </w:t>
            </w:r>
            <w:proofErr w:type="gramStart"/>
            <w:r w:rsidRPr="00A06FF2">
              <w:rPr>
                <w:rFonts w:ascii="Arial" w:hAnsi="Arial" w:cs="Arial"/>
                <w:sz w:val="20"/>
                <w:szCs w:val="20"/>
              </w:rPr>
              <w:t>agosto.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A06FF2" w:rsidRPr="00A06FF2">
        <w:rPr>
          <w:rFonts w:ascii="Arial" w:hAnsi="Arial" w:cs="Arial"/>
        </w:rPr>
        <w:t>Moção Congratulatória pelo transcurso do Dia do Corretor de Imóveis, 27 de agosto.</w:t>
      </w:r>
    </w:p>
    <w:p w:rsidR="00A06FF2" w:rsidRPr="00BF791A" w:rsidRDefault="00A06FF2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parabenizamos todos os profissionais do Município, desejando-lhes sucesso em suas carreiras.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06FF2">
        <w:rPr>
          <w:rFonts w:ascii="Arial" w:hAnsi="Arial" w:cs="Arial"/>
        </w:rPr>
        <w:t>31 de agosto de 2016.</w:t>
      </w:r>
    </w:p>
    <w:p w:rsidR="00A06FF2" w:rsidRDefault="00A06FF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06FF2" w:rsidRDefault="00A06FF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06FF2" w:rsidRDefault="00A06FF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06FF2" w:rsidRPr="00A34F2C" w:rsidRDefault="00A06FF2" w:rsidP="00A06FF2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ROGÉRIO TIMÓTEO</w:t>
      </w:r>
    </w:p>
    <w:p w:rsidR="00A06FF2" w:rsidRPr="00A34F2C" w:rsidRDefault="00A06FF2" w:rsidP="00A06FF2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PRB</w:t>
      </w:r>
    </w:p>
    <w:p w:rsidR="00A06FF2" w:rsidRPr="00A34F2C" w:rsidRDefault="00A06FF2" w:rsidP="00A06FF2">
      <w:pPr>
        <w:tabs>
          <w:tab w:val="left" w:pos="-60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1º Secretário</w:t>
      </w:r>
      <w:bookmarkStart w:id="0" w:name="_GoBack"/>
      <w:bookmarkEnd w:id="0"/>
    </w:p>
    <w:sectPr w:rsidR="00A06FF2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424" w:rsidRDefault="00E76424">
      <w:r>
        <w:separator/>
      </w:r>
    </w:p>
  </w:endnote>
  <w:endnote w:type="continuationSeparator" w:id="0">
    <w:p w:rsidR="00E76424" w:rsidRDefault="00E76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424" w:rsidRDefault="00E76424">
      <w:r>
        <w:separator/>
      </w:r>
    </w:p>
  </w:footnote>
  <w:footnote w:type="continuationSeparator" w:id="0">
    <w:p w:rsidR="00E76424" w:rsidRDefault="00E76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0976155" wp14:editId="1A7DA7B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198B76E" wp14:editId="3AC1D28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38B6372C" wp14:editId="416F5A5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06FF2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76424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ACF0A-CE8D-412E-8E72-D1C7206D4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109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2016-08-30T10:46:00Z</dcterms:created>
  <dcterms:modified xsi:type="dcterms:W3CDTF">2016-08-30T10:46:00Z</dcterms:modified>
</cp:coreProperties>
</file>