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C2CCD">
        <w:rPr>
          <w:rFonts w:ascii="Arial" w:hAnsi="Arial" w:cs="Arial"/>
          <w:b/>
          <w:caps/>
          <w:sz w:val="28"/>
          <w:szCs w:val="28"/>
        </w:rPr>
        <w:t>1560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C2CCD">
        <w:trPr>
          <w:trHeight w:val="820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2C2CCD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ao Senhor Benjamin Valmir Cândido Pereira, o Valmir do Parque Meia Lua, por ter sido reeleito Vereador à Câmara Municipal de Jacareí.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2CCD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2C2CCD" w:rsidRPr="002C2CCD">
        <w:rPr>
          <w:rFonts w:ascii="Arial" w:hAnsi="Arial" w:cs="Arial"/>
        </w:rPr>
        <w:t>Moção Congratulatória ao Senhor Benjamin Valmir Cândido Pereira, o Valmir do Parque Meia Lua, por ter sido reeleito Vereador à Câmara Municipal de Jacareí.</w:t>
      </w:r>
    </w:p>
    <w:p w:rsidR="002C2CCD" w:rsidRPr="002C2CCD" w:rsidRDefault="002C2CCD" w:rsidP="002C2C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brilhante vitória</w:t>
      </w:r>
      <w:r w:rsidR="00D57A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</w:t>
      </w:r>
      <w:r w:rsidR="004B53EF">
        <w:rPr>
          <w:rFonts w:ascii="Arial" w:hAnsi="Arial" w:cs="Arial"/>
        </w:rPr>
        <w:t>expressivos</w:t>
      </w:r>
      <w:r>
        <w:rPr>
          <w:rFonts w:ascii="Arial" w:hAnsi="Arial" w:cs="Arial"/>
        </w:rPr>
        <w:t xml:space="preserve"> 3.323 votos, conquistada nessas eleições de 2016</w:t>
      </w:r>
      <w:r w:rsidR="004B53E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ocorrida</w:t>
      </w:r>
      <w:r w:rsidRPr="002C2CCD">
        <w:rPr>
          <w:rFonts w:ascii="Arial" w:hAnsi="Arial" w:cs="Arial"/>
        </w:rPr>
        <w:t xml:space="preserve"> </w:t>
      </w:r>
      <w:r w:rsidR="0080771D">
        <w:rPr>
          <w:rFonts w:ascii="Arial" w:hAnsi="Arial" w:cs="Arial"/>
        </w:rPr>
        <w:t>no dia 02 de outubro p. passado. Registramos, ainda,</w:t>
      </w:r>
      <w:bookmarkStart w:id="0" w:name="_GoBack"/>
      <w:bookmarkEnd w:id="0"/>
      <w:r w:rsidR="0080771D">
        <w:rPr>
          <w:rFonts w:ascii="Arial" w:hAnsi="Arial" w:cs="Arial"/>
        </w:rPr>
        <w:t xml:space="preserve"> que Valmir foi o vereador mais votado da história de Jacareí.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C2CCD">
        <w:rPr>
          <w:rFonts w:ascii="Arial" w:hAnsi="Arial" w:cs="Arial"/>
        </w:rPr>
        <w:t>05 de outubro de 2016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Pr="002C2CCD" w:rsidRDefault="002C2CCD" w:rsidP="002C2CCD">
      <w:pPr>
        <w:jc w:val="center"/>
        <w:rPr>
          <w:rFonts w:ascii="Arial" w:hAnsi="Arial"/>
          <w:b/>
        </w:rPr>
      </w:pPr>
      <w:r w:rsidRPr="002C2CCD">
        <w:rPr>
          <w:rFonts w:ascii="Arial" w:hAnsi="Arial"/>
          <w:b/>
        </w:rPr>
        <w:t>EDGARD SASAKI</w:t>
      </w:r>
    </w:p>
    <w:p w:rsidR="002C2CCD" w:rsidRPr="002C2CCD" w:rsidRDefault="002C2CCD" w:rsidP="002C2CCD">
      <w:pPr>
        <w:jc w:val="center"/>
        <w:rPr>
          <w:rFonts w:ascii="Arial" w:hAnsi="Arial"/>
        </w:rPr>
      </w:pPr>
      <w:r w:rsidRPr="002C2CCD">
        <w:rPr>
          <w:rFonts w:ascii="Arial" w:hAnsi="Arial"/>
        </w:rPr>
        <w:t>Vereador - PSDC</w:t>
      </w: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Pr="002A7434" w:rsidRDefault="002C2C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CAD" w:rsidRDefault="00BE7CAD">
      <w:r>
        <w:separator/>
      </w:r>
    </w:p>
  </w:endnote>
  <w:endnote w:type="continuationSeparator" w:id="0">
    <w:p w:rsidR="00BE7CAD" w:rsidRDefault="00BE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CAD" w:rsidRDefault="00BE7CAD">
      <w:r>
        <w:separator/>
      </w:r>
    </w:p>
  </w:footnote>
  <w:footnote w:type="continuationSeparator" w:id="0">
    <w:p w:rsidR="00BE7CAD" w:rsidRDefault="00BE7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07A8C"/>
    <w:rsid w:val="00253C82"/>
    <w:rsid w:val="0028154F"/>
    <w:rsid w:val="002A7434"/>
    <w:rsid w:val="002C2CCD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B53EF"/>
    <w:rsid w:val="004C2D7F"/>
    <w:rsid w:val="004E46DA"/>
    <w:rsid w:val="004F1FA8"/>
    <w:rsid w:val="004F39E9"/>
    <w:rsid w:val="00505FD8"/>
    <w:rsid w:val="0051723A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C200A"/>
    <w:rsid w:val="007F3A41"/>
    <w:rsid w:val="007F75CA"/>
    <w:rsid w:val="0080197E"/>
    <w:rsid w:val="0080771D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E7CAD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57AD6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47DCE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2016-10-03T18:30:00Z</dcterms:created>
  <dcterms:modified xsi:type="dcterms:W3CDTF">2016-10-05T12:24:00Z</dcterms:modified>
</cp:coreProperties>
</file>