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33" w:rsidRPr="00BF791A" w:rsidRDefault="00A20933" w:rsidP="00A2093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5469F">
        <w:rPr>
          <w:rFonts w:ascii="Arial" w:hAnsi="Arial" w:cs="Arial"/>
          <w:b/>
          <w:caps/>
          <w:sz w:val="28"/>
          <w:szCs w:val="28"/>
        </w:rPr>
        <w:t>1565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53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63"/>
      </w:tblGrid>
      <w:tr w:rsidR="00A20933" w:rsidRPr="00BF791A" w:rsidTr="00F5469F">
        <w:trPr>
          <w:trHeight w:val="930"/>
        </w:trPr>
        <w:tc>
          <w:tcPr>
            <w:tcW w:w="1068" w:type="dxa"/>
          </w:tcPr>
          <w:p w:rsidR="00A20933" w:rsidRPr="00BF791A" w:rsidRDefault="00A20933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63" w:type="dxa"/>
          </w:tcPr>
          <w:p w:rsidR="00A20933" w:rsidRPr="00BF791A" w:rsidRDefault="00947A95" w:rsidP="00F5469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</w:t>
            </w:r>
            <w:r w:rsidR="00F5469F">
              <w:rPr>
                <w:rFonts w:ascii="Arial" w:hAnsi="Arial" w:cs="Arial"/>
                <w:sz w:val="20"/>
                <w:szCs w:val="20"/>
              </w:rPr>
              <w:t xml:space="preserve">ao Dr. Rodrigo Salomon Batista </w:t>
            </w:r>
            <w:proofErr w:type="spellStart"/>
            <w:r w:rsidR="00F5469F">
              <w:rPr>
                <w:rFonts w:ascii="Arial" w:hAnsi="Arial" w:cs="Arial"/>
                <w:sz w:val="20"/>
                <w:szCs w:val="20"/>
              </w:rPr>
              <w:t>Dominicis</w:t>
            </w:r>
            <w:proofErr w:type="spellEnd"/>
            <w:r w:rsidR="00F5469F">
              <w:rPr>
                <w:rFonts w:ascii="Arial" w:hAnsi="Arial" w:cs="Arial"/>
                <w:sz w:val="20"/>
                <w:szCs w:val="20"/>
              </w:rPr>
              <w:t xml:space="preserve"> por ter sido eleito Vereador à Câmara Municipal de Jacareí.</w: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C2CCD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F5469F" w:rsidRPr="00F5469F">
        <w:rPr>
          <w:rFonts w:ascii="Arial" w:hAnsi="Arial" w:cs="Arial"/>
        </w:rPr>
        <w:t xml:space="preserve">Moção Congratulatória ao Dr. Rodrigo Salomon Batista </w:t>
      </w:r>
      <w:proofErr w:type="spellStart"/>
      <w:r w:rsidR="00F5469F" w:rsidRPr="00F5469F">
        <w:rPr>
          <w:rFonts w:ascii="Arial" w:hAnsi="Arial" w:cs="Arial"/>
        </w:rPr>
        <w:t>Dominicis</w:t>
      </w:r>
      <w:proofErr w:type="spellEnd"/>
      <w:r w:rsidR="00F5469F" w:rsidRPr="00F5469F">
        <w:rPr>
          <w:rFonts w:ascii="Arial" w:hAnsi="Arial" w:cs="Arial"/>
        </w:rPr>
        <w:t xml:space="preserve"> por ter sido eleito Vereador à Câmara Municipal de Jacareí.</w:t>
      </w:r>
    </w:p>
    <w:p w:rsidR="002C2CCD" w:rsidRPr="002C2CCD" w:rsidRDefault="002C2CCD" w:rsidP="002C2CC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a brilhante vitória</w:t>
      </w:r>
      <w:r w:rsidR="009F399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com </w:t>
      </w:r>
      <w:r w:rsidRPr="002C2CCD">
        <w:rPr>
          <w:rFonts w:ascii="Arial" w:hAnsi="Arial" w:cs="Arial"/>
        </w:rPr>
        <w:t>expressiv</w:t>
      </w:r>
      <w:r w:rsidR="00E579AE">
        <w:rPr>
          <w:rFonts w:ascii="Arial" w:hAnsi="Arial" w:cs="Arial"/>
        </w:rPr>
        <w:t>os</w:t>
      </w:r>
      <w:r w:rsidR="009F399D">
        <w:rPr>
          <w:rFonts w:ascii="Arial" w:hAnsi="Arial" w:cs="Arial"/>
        </w:rPr>
        <w:t xml:space="preserve"> </w:t>
      </w:r>
      <w:r w:rsidR="00F5469F">
        <w:rPr>
          <w:rFonts w:ascii="Arial" w:hAnsi="Arial" w:cs="Arial"/>
        </w:rPr>
        <w:t>2.079</w:t>
      </w:r>
      <w:r w:rsidR="001254C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votos, conquistada nessas eleições de 2016</w:t>
      </w:r>
      <w:r w:rsidR="00E579AE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ocorrida</w:t>
      </w:r>
      <w:r w:rsidRPr="002C2CCD">
        <w:rPr>
          <w:rFonts w:ascii="Arial" w:hAnsi="Arial" w:cs="Arial"/>
        </w:rPr>
        <w:t xml:space="preserve"> no dia 02 de outubro p. passado.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0933" w:rsidRPr="00BF791A" w:rsidRDefault="00A20933" w:rsidP="00A209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C2CCD">
        <w:rPr>
          <w:rFonts w:ascii="Arial" w:hAnsi="Arial" w:cs="Arial"/>
        </w:rPr>
        <w:t>05 de outubro de 2016</w:t>
      </w:r>
    </w:p>
    <w:p w:rsidR="00A20933" w:rsidRDefault="00A20933" w:rsidP="00A20933">
      <w:pPr>
        <w:spacing w:line="360" w:lineRule="auto"/>
        <w:rPr>
          <w:rFonts w:ascii="Arial" w:hAnsi="Arial" w:cs="Arial"/>
        </w:rPr>
      </w:pPr>
    </w:p>
    <w:p w:rsidR="002C2CCD" w:rsidRDefault="002C2CCD" w:rsidP="002C2CCD">
      <w:pPr>
        <w:jc w:val="center"/>
        <w:rPr>
          <w:rFonts w:ascii="Arial" w:hAnsi="Arial"/>
          <w:b/>
        </w:rPr>
      </w:pPr>
    </w:p>
    <w:p w:rsidR="002C2CCD" w:rsidRDefault="002C2CCD" w:rsidP="002C2CCD">
      <w:pPr>
        <w:jc w:val="center"/>
        <w:rPr>
          <w:rFonts w:ascii="Arial" w:hAnsi="Arial"/>
          <w:b/>
        </w:rPr>
      </w:pPr>
    </w:p>
    <w:p w:rsidR="002C2CCD" w:rsidRPr="002C2CCD" w:rsidRDefault="002C2CCD" w:rsidP="002C2CCD">
      <w:pPr>
        <w:jc w:val="center"/>
        <w:rPr>
          <w:rFonts w:ascii="Arial" w:hAnsi="Arial"/>
          <w:b/>
        </w:rPr>
      </w:pPr>
      <w:r w:rsidRPr="002C2CCD">
        <w:rPr>
          <w:rFonts w:ascii="Arial" w:hAnsi="Arial"/>
          <w:b/>
        </w:rPr>
        <w:t>EDGARD SASAKI</w:t>
      </w:r>
    </w:p>
    <w:p w:rsidR="002C2CCD" w:rsidRPr="002C2CCD" w:rsidRDefault="002C2CCD" w:rsidP="002C2CCD">
      <w:pPr>
        <w:jc w:val="center"/>
        <w:rPr>
          <w:rFonts w:ascii="Arial" w:hAnsi="Arial"/>
        </w:rPr>
      </w:pPr>
      <w:r w:rsidRPr="002C2CCD">
        <w:rPr>
          <w:rFonts w:ascii="Arial" w:hAnsi="Arial"/>
        </w:rPr>
        <w:t>Vereador - PSDC</w:t>
      </w:r>
    </w:p>
    <w:p w:rsidR="002C2CCD" w:rsidRDefault="002C2CCD" w:rsidP="00A20933">
      <w:pPr>
        <w:spacing w:line="360" w:lineRule="auto"/>
        <w:rPr>
          <w:rFonts w:ascii="Arial" w:hAnsi="Arial" w:cs="Arial"/>
        </w:rPr>
      </w:pPr>
    </w:p>
    <w:p w:rsidR="002C2CCD" w:rsidRDefault="002C2CCD" w:rsidP="00A20933">
      <w:pPr>
        <w:spacing w:line="360" w:lineRule="auto"/>
        <w:rPr>
          <w:rFonts w:ascii="Arial" w:hAnsi="Arial" w:cs="Arial"/>
        </w:rPr>
      </w:pPr>
    </w:p>
    <w:p w:rsidR="002C2CCD" w:rsidRPr="002A7434" w:rsidRDefault="002C2CCD" w:rsidP="00A20933">
      <w:pPr>
        <w:spacing w:line="360" w:lineRule="auto"/>
        <w:rPr>
          <w:rFonts w:ascii="Arial" w:hAnsi="Arial" w:cs="Arial"/>
        </w:rPr>
      </w:pPr>
    </w:p>
    <w:p w:rsidR="00127995" w:rsidRPr="00A20933" w:rsidRDefault="00127995" w:rsidP="00A20933"/>
    <w:sectPr w:rsidR="00127995" w:rsidRPr="00A2093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636" w:rsidRDefault="00EE4636">
      <w:r>
        <w:separator/>
      </w:r>
    </w:p>
  </w:endnote>
  <w:endnote w:type="continuationSeparator" w:id="0">
    <w:p w:rsidR="00EE4636" w:rsidRDefault="00EE4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636" w:rsidRDefault="00EE4636">
      <w:r>
        <w:separator/>
      </w:r>
    </w:p>
  </w:footnote>
  <w:footnote w:type="continuationSeparator" w:id="0">
    <w:p w:rsidR="00EE4636" w:rsidRDefault="00EE46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54CF"/>
    <w:rsid w:val="00127995"/>
    <w:rsid w:val="0014591F"/>
    <w:rsid w:val="00172E81"/>
    <w:rsid w:val="00181CD2"/>
    <w:rsid w:val="001C53B8"/>
    <w:rsid w:val="001F13C3"/>
    <w:rsid w:val="00204ED7"/>
    <w:rsid w:val="00253C82"/>
    <w:rsid w:val="0028154F"/>
    <w:rsid w:val="002A7434"/>
    <w:rsid w:val="002C2CCD"/>
    <w:rsid w:val="002C4B2B"/>
    <w:rsid w:val="002C51C7"/>
    <w:rsid w:val="002E0B63"/>
    <w:rsid w:val="002E72AF"/>
    <w:rsid w:val="002F02DB"/>
    <w:rsid w:val="00311B6B"/>
    <w:rsid w:val="00323F0F"/>
    <w:rsid w:val="0038467E"/>
    <w:rsid w:val="00397FF3"/>
    <w:rsid w:val="00412795"/>
    <w:rsid w:val="00416098"/>
    <w:rsid w:val="00436674"/>
    <w:rsid w:val="00487D64"/>
    <w:rsid w:val="00493115"/>
    <w:rsid w:val="004C2D7F"/>
    <w:rsid w:val="004D0C6F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01402"/>
    <w:rsid w:val="00624472"/>
    <w:rsid w:val="006426AE"/>
    <w:rsid w:val="00653800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A376D"/>
    <w:rsid w:val="007F3A41"/>
    <w:rsid w:val="007F75CA"/>
    <w:rsid w:val="0080197E"/>
    <w:rsid w:val="00821507"/>
    <w:rsid w:val="00827AB6"/>
    <w:rsid w:val="00877E50"/>
    <w:rsid w:val="008909A4"/>
    <w:rsid w:val="008A0EB2"/>
    <w:rsid w:val="0094686C"/>
    <w:rsid w:val="00947A95"/>
    <w:rsid w:val="009768E6"/>
    <w:rsid w:val="00987774"/>
    <w:rsid w:val="009A2ABD"/>
    <w:rsid w:val="009B207E"/>
    <w:rsid w:val="009B32F8"/>
    <w:rsid w:val="009C3070"/>
    <w:rsid w:val="009D0280"/>
    <w:rsid w:val="009D50D4"/>
    <w:rsid w:val="009E1F05"/>
    <w:rsid w:val="009F399D"/>
    <w:rsid w:val="00A20933"/>
    <w:rsid w:val="00A46B01"/>
    <w:rsid w:val="00A71A73"/>
    <w:rsid w:val="00A92CB9"/>
    <w:rsid w:val="00A944DF"/>
    <w:rsid w:val="00AC4931"/>
    <w:rsid w:val="00AC712C"/>
    <w:rsid w:val="00AE2967"/>
    <w:rsid w:val="00B062A3"/>
    <w:rsid w:val="00BA1565"/>
    <w:rsid w:val="00BA5BD4"/>
    <w:rsid w:val="00BB7A80"/>
    <w:rsid w:val="00BD3C47"/>
    <w:rsid w:val="00BF791A"/>
    <w:rsid w:val="00C06BEA"/>
    <w:rsid w:val="00C224D9"/>
    <w:rsid w:val="00C36E68"/>
    <w:rsid w:val="00C44D39"/>
    <w:rsid w:val="00C465FE"/>
    <w:rsid w:val="00C944C8"/>
    <w:rsid w:val="00CA759E"/>
    <w:rsid w:val="00CB2BAB"/>
    <w:rsid w:val="00CC0B92"/>
    <w:rsid w:val="00D06DF1"/>
    <w:rsid w:val="00D14EB1"/>
    <w:rsid w:val="00D2072E"/>
    <w:rsid w:val="00D3483F"/>
    <w:rsid w:val="00D61225"/>
    <w:rsid w:val="00DB48F6"/>
    <w:rsid w:val="00E11F92"/>
    <w:rsid w:val="00E14F37"/>
    <w:rsid w:val="00E3022D"/>
    <w:rsid w:val="00E32F39"/>
    <w:rsid w:val="00E579AE"/>
    <w:rsid w:val="00E86C30"/>
    <w:rsid w:val="00E90C30"/>
    <w:rsid w:val="00EB04D6"/>
    <w:rsid w:val="00ED2065"/>
    <w:rsid w:val="00EE4636"/>
    <w:rsid w:val="00F27895"/>
    <w:rsid w:val="00F36F70"/>
    <w:rsid w:val="00F420E5"/>
    <w:rsid w:val="00F47DCE"/>
    <w:rsid w:val="00F5469F"/>
    <w:rsid w:val="00F73DA3"/>
    <w:rsid w:val="00FA3CFC"/>
    <w:rsid w:val="00FA470F"/>
    <w:rsid w:val="00FC5D5D"/>
    <w:rsid w:val="00FE28F8"/>
    <w:rsid w:val="00FE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E73A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73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1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5</TotalTime>
  <Pages>1</Pages>
  <Words>125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2016-10-04T12:23:00Z</cp:lastPrinted>
  <dcterms:created xsi:type="dcterms:W3CDTF">2016-10-04T12:27:00Z</dcterms:created>
  <dcterms:modified xsi:type="dcterms:W3CDTF">2016-10-04T17:07:00Z</dcterms:modified>
</cp:coreProperties>
</file>