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6628C">
        <w:rPr>
          <w:rFonts w:ascii="Arial" w:hAnsi="Arial" w:cs="Arial"/>
          <w:b/>
          <w:caps/>
          <w:sz w:val="28"/>
          <w:szCs w:val="28"/>
        </w:rPr>
        <w:t>1589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6628C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nos Jardins Altos de Sant’Anna I 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II.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86628C" w:rsidRPr="0086628C">
        <w:rPr>
          <w:rFonts w:ascii="Arial" w:hAnsi="Arial" w:cs="Arial"/>
        </w:rPr>
        <w:t>ao 41º BPM/I - Batalhão de Polícia Militar do Interior solicitando a realização de rondas ostensivas nos Jardins Altos de Sant’Anna I e II.</w:t>
      </w:r>
    </w:p>
    <w:p w:rsidR="0086628C" w:rsidRPr="00691CF5" w:rsidRDefault="0086628C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os moradores destes bairros relatam o aumento no número de ocorrências de roubos de</w:t>
      </w:r>
      <w:bookmarkStart w:id="0" w:name="_GoBack"/>
      <w:bookmarkEnd w:id="0"/>
      <w:r>
        <w:rPr>
          <w:rFonts w:ascii="Arial" w:hAnsi="Arial" w:cs="Arial"/>
        </w:rPr>
        <w:t xml:space="preserve"> veículos na região.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esse</w:t>
      </w:r>
      <w:r w:rsidR="00562194" w:rsidRPr="00562194">
        <w:rPr>
          <w:rFonts w:ascii="Arial" w:hAnsi="Arial" w:cs="Arial"/>
        </w:rPr>
        <w:t xml:space="preserve"> </w:t>
      </w:r>
      <w:r w:rsidR="0086628C" w:rsidRPr="0086628C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86628C">
        <w:rPr>
          <w:rFonts w:ascii="Arial" w:hAnsi="Arial" w:cs="Arial"/>
        </w:rPr>
        <w:t>13 de outubro de 2016.</w:t>
      </w:r>
    </w:p>
    <w:p w:rsidR="0086628C" w:rsidRDefault="0086628C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6628C" w:rsidRDefault="0086628C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6628C" w:rsidRDefault="0086628C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6628C" w:rsidRPr="00A34F2C" w:rsidRDefault="0086628C" w:rsidP="0086628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86628C" w:rsidRPr="00A34F2C" w:rsidRDefault="0086628C" w:rsidP="0086628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86628C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D8" w:rsidRDefault="00A356D8">
      <w:r>
        <w:separator/>
      </w:r>
    </w:p>
  </w:endnote>
  <w:endnote w:type="continuationSeparator" w:id="0">
    <w:p w:rsidR="00A356D8" w:rsidRDefault="00A3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D8" w:rsidRDefault="00A356D8">
      <w:r>
        <w:separator/>
      </w:r>
    </w:p>
  </w:footnote>
  <w:footnote w:type="continuationSeparator" w:id="0">
    <w:p w:rsidR="00A356D8" w:rsidRDefault="00A35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A1BE0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FAE21D" wp14:editId="16C14D8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0C6EE9C" wp14:editId="3ABC989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0376C84" wp14:editId="194AE79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C0CFBD5" wp14:editId="7925F6F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081353B" wp14:editId="37E3F2D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3EE93811" wp14:editId="1418C2F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A1BE0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6628C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356D8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742D-7B0A-41FC-87AA-24B65201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2016-10-11T10:42:00Z</cp:lastPrinted>
  <dcterms:created xsi:type="dcterms:W3CDTF">2016-10-11T10:42:00Z</dcterms:created>
  <dcterms:modified xsi:type="dcterms:W3CDTF">2016-10-11T10:42:00Z</dcterms:modified>
</cp:coreProperties>
</file>